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9FB2B1" w14:textId="38AF41A1" w:rsidR="00505FE4" w:rsidRPr="004C15B3" w:rsidRDefault="00505FE4" w:rsidP="00A4490B">
      <w:pPr>
        <w:pStyle w:val="Tytu"/>
        <w:ind w:right="707"/>
        <w:jc w:val="left"/>
        <w:rPr>
          <w:sz w:val="22"/>
          <w:szCs w:val="22"/>
        </w:rPr>
      </w:pPr>
    </w:p>
    <w:p w14:paraId="3C971215" w14:textId="77777777" w:rsidR="00505FE4" w:rsidRPr="004C15B3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2"/>
          <w:szCs w:val="22"/>
        </w:rPr>
      </w:pPr>
      <w:r w:rsidRPr="004C15B3">
        <w:rPr>
          <w:rFonts w:ascii="Times New Roman" w:hAnsi="Times New Roman"/>
          <w:sz w:val="22"/>
          <w:szCs w:val="22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4C15B3" w14:paraId="51D13F34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A9D8B0C" w14:textId="77777777" w:rsidR="00505FE4" w:rsidRPr="004C15B3" w:rsidRDefault="00505FE4" w:rsidP="00F77DC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FEC7" w14:textId="77777777" w:rsidR="00505FE4" w:rsidRPr="004C15B3" w:rsidRDefault="00505FE4" w:rsidP="00F77DC4">
            <w:pPr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 xml:space="preserve">Nazwa modułu (bloku przedmiotów): </w:t>
            </w:r>
          </w:p>
          <w:p w14:paraId="58EBEF8C" w14:textId="34347572" w:rsidR="00847885" w:rsidRPr="004C15B3" w:rsidRDefault="00847885" w:rsidP="00F77DC4">
            <w:pPr>
              <w:rPr>
                <w:b/>
                <w:bCs/>
                <w:sz w:val="22"/>
                <w:szCs w:val="22"/>
              </w:rPr>
            </w:pPr>
            <w:r w:rsidRPr="004C15B3">
              <w:rPr>
                <w:b/>
                <w:bCs/>
                <w:sz w:val="22"/>
                <w:szCs w:val="22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E51C3CB" w14:textId="3B6F31B3" w:rsidR="00505FE4" w:rsidRPr="004C15B3" w:rsidRDefault="00505FE4" w:rsidP="00F77DC4">
            <w:pPr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Kod modułu:</w:t>
            </w:r>
            <w:r w:rsidR="00847885" w:rsidRPr="004C15B3">
              <w:rPr>
                <w:sz w:val="22"/>
                <w:szCs w:val="22"/>
              </w:rPr>
              <w:t xml:space="preserve"> </w:t>
            </w:r>
            <w:r w:rsidR="00847885" w:rsidRPr="004C15B3">
              <w:rPr>
                <w:b/>
                <w:bCs/>
                <w:sz w:val="22"/>
                <w:szCs w:val="22"/>
              </w:rPr>
              <w:t>M19</w:t>
            </w:r>
          </w:p>
        </w:tc>
      </w:tr>
      <w:tr w:rsidR="00505FE4" w:rsidRPr="004C15B3" w14:paraId="60132A0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727C7D" w14:textId="77777777" w:rsidR="00505FE4" w:rsidRPr="004C15B3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B601" w14:textId="77777777" w:rsidR="00505FE4" w:rsidRPr="004C15B3" w:rsidRDefault="00505FE4" w:rsidP="00F77DC4">
            <w:pPr>
              <w:rPr>
                <w:b/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 xml:space="preserve">Nazwa przedmiotu: </w:t>
            </w:r>
          </w:p>
          <w:p w14:paraId="47392219" w14:textId="33D26A6F" w:rsidR="00505FE4" w:rsidRPr="004C15B3" w:rsidRDefault="00847885" w:rsidP="00F77DC4">
            <w:pPr>
              <w:rPr>
                <w:b/>
                <w:bCs/>
                <w:sz w:val="22"/>
                <w:szCs w:val="22"/>
              </w:rPr>
            </w:pPr>
            <w:r w:rsidRPr="004C15B3">
              <w:rPr>
                <w:b/>
                <w:bCs/>
                <w:sz w:val="22"/>
                <w:szCs w:val="22"/>
              </w:rPr>
              <w:t>Przedmiot do wyboru III</w:t>
            </w:r>
            <w:r w:rsidR="004C15B3" w:rsidRPr="004C15B3">
              <w:rPr>
                <w:b/>
                <w:bCs/>
                <w:sz w:val="22"/>
                <w:szCs w:val="22"/>
              </w:rPr>
              <w:t>:</w:t>
            </w:r>
            <w:r w:rsidRPr="004C15B3">
              <w:rPr>
                <w:b/>
                <w:bCs/>
                <w:sz w:val="22"/>
                <w:szCs w:val="22"/>
              </w:rPr>
              <w:t xml:space="preserve"> Autonomiczne bezzałogowe statki powietrzne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5DDFBD6" w14:textId="41D87952" w:rsidR="00505FE4" w:rsidRPr="004C15B3" w:rsidRDefault="00505FE4" w:rsidP="00F77DC4">
            <w:pPr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Kod przedmiotu:</w:t>
            </w:r>
            <w:r w:rsidR="00847885" w:rsidRPr="004C15B3">
              <w:rPr>
                <w:sz w:val="22"/>
                <w:szCs w:val="22"/>
              </w:rPr>
              <w:t xml:space="preserve"> ASK-M13, PBD-M13</w:t>
            </w:r>
          </w:p>
        </w:tc>
      </w:tr>
      <w:tr w:rsidR="00505FE4" w:rsidRPr="004C15B3" w14:paraId="2D78938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A3FBD3C" w14:textId="77777777" w:rsidR="00505FE4" w:rsidRPr="004C15B3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4B8235" w14:textId="77777777" w:rsidR="00505FE4" w:rsidRPr="004C15B3" w:rsidRDefault="00505FE4" w:rsidP="00F77DC4">
            <w:pPr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Nazwa jednostki organizacyjnej prowadzącej przedmiot / moduł:</w:t>
            </w:r>
          </w:p>
          <w:p w14:paraId="1DCF1C2C" w14:textId="77777777" w:rsidR="00505FE4" w:rsidRPr="004C15B3" w:rsidRDefault="00A0655B" w:rsidP="00F77DC4">
            <w:pPr>
              <w:rPr>
                <w:b/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t>Instytut Informatyki Stosowanej im. Krzysztofa Brzeskiego</w:t>
            </w:r>
          </w:p>
        </w:tc>
      </w:tr>
      <w:tr w:rsidR="00505FE4" w:rsidRPr="004C15B3" w14:paraId="2719CB7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5C1AB0C" w14:textId="77777777" w:rsidR="00505FE4" w:rsidRPr="004C15B3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CB9385" w14:textId="77777777" w:rsidR="00505FE4" w:rsidRPr="004C15B3" w:rsidRDefault="00505FE4" w:rsidP="00F77DC4">
            <w:pPr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Nazwa kierunku:</w:t>
            </w:r>
          </w:p>
          <w:p w14:paraId="29E73CF2" w14:textId="77777777" w:rsidR="00505FE4" w:rsidRPr="004C15B3" w:rsidRDefault="00F56098" w:rsidP="00F77DC4">
            <w:pPr>
              <w:rPr>
                <w:b/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t>INFORMATYKA</w:t>
            </w:r>
          </w:p>
        </w:tc>
      </w:tr>
      <w:tr w:rsidR="00505FE4" w:rsidRPr="004C15B3" w14:paraId="3454EB3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A01709" w14:textId="77777777" w:rsidR="00505FE4" w:rsidRPr="004C15B3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A07695" w14:textId="77777777" w:rsidR="00133FED" w:rsidRPr="004C15B3" w:rsidRDefault="00505FE4" w:rsidP="00133FED">
            <w:pPr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Nazwa specjalności:</w:t>
            </w:r>
            <w:r w:rsidR="00A0655B" w:rsidRPr="004C15B3">
              <w:rPr>
                <w:sz w:val="22"/>
                <w:szCs w:val="22"/>
              </w:rPr>
              <w:t xml:space="preserve"> </w:t>
            </w:r>
          </w:p>
          <w:p w14:paraId="59F20273" w14:textId="7B993514" w:rsidR="00505FE4" w:rsidRPr="004C15B3" w:rsidRDefault="00A0655B" w:rsidP="00133FED">
            <w:pPr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Administracja systemów i sieci komputerowych</w:t>
            </w:r>
            <w:r w:rsidRPr="004C15B3">
              <w:rPr>
                <w:sz w:val="22"/>
                <w:szCs w:val="22"/>
              </w:rPr>
              <w:br/>
              <w:t>Projektowanie baz danych i oprogramowanie użytkowe</w:t>
            </w:r>
          </w:p>
        </w:tc>
      </w:tr>
      <w:tr w:rsidR="00505FE4" w:rsidRPr="004C15B3" w14:paraId="3C06FC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8CF827B" w14:textId="77777777" w:rsidR="00505FE4" w:rsidRPr="004C15B3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6DB2" w14:textId="77777777" w:rsidR="00505FE4" w:rsidRPr="004C15B3" w:rsidRDefault="00505FE4" w:rsidP="00F77DC4">
            <w:pPr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Forma studiów:</w:t>
            </w:r>
          </w:p>
          <w:p w14:paraId="62F6044D" w14:textId="77777777" w:rsidR="00505FE4" w:rsidRPr="004C15B3" w:rsidRDefault="00F56098" w:rsidP="00F77DC4">
            <w:pPr>
              <w:rPr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F87C" w14:textId="77777777" w:rsidR="00505FE4" w:rsidRPr="004C15B3" w:rsidRDefault="00505FE4" w:rsidP="00F77DC4">
            <w:pPr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Profil kształcenia:</w:t>
            </w:r>
          </w:p>
          <w:p w14:paraId="66BC5FD9" w14:textId="77777777" w:rsidR="00505FE4" w:rsidRPr="004C15B3" w:rsidRDefault="00F56098" w:rsidP="00F77DC4">
            <w:pPr>
              <w:rPr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3B5E783" w14:textId="77777777" w:rsidR="00505FE4" w:rsidRPr="004C15B3" w:rsidRDefault="00505FE4" w:rsidP="00F77DC4">
            <w:pPr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Poziom studiów:</w:t>
            </w:r>
          </w:p>
          <w:p w14:paraId="547F8B11" w14:textId="77777777" w:rsidR="00F56098" w:rsidRPr="004C15B3" w:rsidRDefault="00F56098" w:rsidP="00F77DC4">
            <w:pPr>
              <w:rPr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t>STUDIA I STOPNIA</w:t>
            </w:r>
          </w:p>
        </w:tc>
      </w:tr>
      <w:tr w:rsidR="00505FE4" w:rsidRPr="004C15B3" w14:paraId="01E4E9A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30D73C6" w14:textId="77777777" w:rsidR="00505FE4" w:rsidRPr="004C15B3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5EE6" w14:textId="77777777" w:rsidR="00505FE4" w:rsidRPr="004C15B3" w:rsidRDefault="00505FE4" w:rsidP="00F77DC4">
            <w:pPr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 xml:space="preserve">Rok / semestr: </w:t>
            </w:r>
          </w:p>
          <w:p w14:paraId="5C889404" w14:textId="77777777" w:rsidR="00505FE4" w:rsidRPr="004C15B3" w:rsidRDefault="00F56098" w:rsidP="00F77DC4">
            <w:pPr>
              <w:rPr>
                <w:b/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t>3/6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3DF5" w14:textId="77777777" w:rsidR="00505FE4" w:rsidRPr="004C15B3" w:rsidRDefault="00505FE4" w:rsidP="00F77DC4">
            <w:pPr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Status przedmiotu /modułu:</w:t>
            </w:r>
          </w:p>
          <w:p w14:paraId="578CDE68" w14:textId="77777777" w:rsidR="00505FE4" w:rsidRPr="004C15B3" w:rsidRDefault="00F56098" w:rsidP="00F77DC4">
            <w:pPr>
              <w:rPr>
                <w:b/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t>WYBIERALNY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3D261B" w14:textId="77777777" w:rsidR="00505FE4" w:rsidRPr="004C15B3" w:rsidRDefault="00505FE4" w:rsidP="00F77DC4">
            <w:pPr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Język przedmiotu / modułu:</w:t>
            </w:r>
          </w:p>
          <w:p w14:paraId="0EEBA9FC" w14:textId="77777777" w:rsidR="00505FE4" w:rsidRPr="004C15B3" w:rsidRDefault="00F56098" w:rsidP="00F77DC4">
            <w:pPr>
              <w:rPr>
                <w:b/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t>POLSKI</w:t>
            </w:r>
          </w:p>
        </w:tc>
      </w:tr>
      <w:tr w:rsidR="00505FE4" w:rsidRPr="004C15B3" w14:paraId="2E9FB1E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5E4CC50" w14:textId="77777777" w:rsidR="00505FE4" w:rsidRPr="004C15B3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03AF" w14:textId="77777777" w:rsidR="00505FE4" w:rsidRPr="004C15B3" w:rsidRDefault="00505FE4" w:rsidP="00F77DC4">
            <w:pPr>
              <w:rPr>
                <w:sz w:val="22"/>
                <w:szCs w:val="22"/>
              </w:rPr>
            </w:pPr>
          </w:p>
          <w:p w14:paraId="24BD53A0" w14:textId="77777777" w:rsidR="00505FE4" w:rsidRPr="004C15B3" w:rsidRDefault="00505FE4" w:rsidP="00F77DC4">
            <w:pPr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DEF21" w14:textId="77777777" w:rsidR="00505FE4" w:rsidRPr="004C15B3" w:rsidRDefault="00505FE4" w:rsidP="00F77DC4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7BD5" w14:textId="77777777" w:rsidR="00505FE4" w:rsidRPr="004C15B3" w:rsidRDefault="00505FE4" w:rsidP="00F77DC4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9915" w14:textId="77777777" w:rsidR="00505FE4" w:rsidRPr="004C15B3" w:rsidRDefault="00505FE4" w:rsidP="00F77DC4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F9A76" w14:textId="77777777" w:rsidR="00505FE4" w:rsidRPr="004C15B3" w:rsidRDefault="00505FE4" w:rsidP="00F77DC4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86EC" w14:textId="77777777" w:rsidR="00505FE4" w:rsidRPr="004C15B3" w:rsidRDefault="00505FE4" w:rsidP="00F77DC4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B15CE80" w14:textId="77777777" w:rsidR="00505FE4" w:rsidRPr="004C15B3" w:rsidRDefault="00505FE4" w:rsidP="00F77DC4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 xml:space="preserve">inne </w:t>
            </w:r>
            <w:r w:rsidRPr="004C15B3">
              <w:rPr>
                <w:sz w:val="22"/>
                <w:szCs w:val="22"/>
              </w:rPr>
              <w:br/>
              <w:t>(wpisać jakie)</w:t>
            </w:r>
          </w:p>
        </w:tc>
      </w:tr>
      <w:tr w:rsidR="00505FE4" w:rsidRPr="004C15B3" w14:paraId="7C09E73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78EDF8" w14:textId="77777777" w:rsidR="00505FE4" w:rsidRPr="004C15B3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D4E1106" w14:textId="77777777" w:rsidR="00505FE4" w:rsidRPr="004C15B3" w:rsidRDefault="00505FE4" w:rsidP="00F77DC4">
            <w:pPr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FC30F" w14:textId="77777777" w:rsidR="00505FE4" w:rsidRPr="004C15B3" w:rsidRDefault="00F56098" w:rsidP="00F77DC4">
            <w:pPr>
              <w:jc w:val="center"/>
              <w:rPr>
                <w:b/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1AF2E9" w14:textId="77777777" w:rsidR="00505FE4" w:rsidRPr="004C15B3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5B407" w14:textId="77777777" w:rsidR="00505FE4" w:rsidRPr="004C15B3" w:rsidRDefault="00F56098" w:rsidP="00F77DC4">
            <w:pPr>
              <w:jc w:val="center"/>
              <w:rPr>
                <w:b/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385326" w14:textId="77777777" w:rsidR="00505FE4" w:rsidRPr="004C15B3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DAB425" w14:textId="77777777" w:rsidR="00505FE4" w:rsidRPr="004C15B3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3DB308" w14:textId="77777777" w:rsidR="00505FE4" w:rsidRPr="004C15B3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2F8E4E1" w14:textId="77777777" w:rsidR="00505FE4" w:rsidRPr="004C15B3" w:rsidRDefault="00505FE4" w:rsidP="00505FE4">
      <w:pPr>
        <w:rPr>
          <w:sz w:val="22"/>
          <w:szCs w:val="22"/>
        </w:rPr>
      </w:pPr>
    </w:p>
    <w:p w14:paraId="41715DC9" w14:textId="77777777" w:rsidR="00505FE4" w:rsidRPr="004C15B3" w:rsidRDefault="00505FE4" w:rsidP="00505FE4">
      <w:pPr>
        <w:rPr>
          <w:sz w:val="22"/>
          <w:szCs w:val="22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F56098" w:rsidRPr="004C15B3" w14:paraId="06BB4268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BDE3" w14:textId="77777777" w:rsidR="00F56098" w:rsidRPr="004C15B3" w:rsidRDefault="00F56098" w:rsidP="00F56098">
            <w:pPr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Koordynator przedmiotu / modułu*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C8D73" w14:textId="18F9BC09" w:rsidR="00F56098" w:rsidRPr="004C15B3" w:rsidRDefault="00847885" w:rsidP="00F56098">
            <w:pPr>
              <w:rPr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t>dr inż.</w:t>
            </w:r>
            <w:r w:rsidR="00F56098" w:rsidRPr="004C15B3">
              <w:rPr>
                <w:b/>
                <w:sz w:val="22"/>
                <w:szCs w:val="22"/>
              </w:rPr>
              <w:t xml:space="preserve"> Henryk Olszewski, prof. uczelni</w:t>
            </w:r>
          </w:p>
        </w:tc>
      </w:tr>
      <w:tr w:rsidR="00F56098" w:rsidRPr="004C15B3" w14:paraId="54242663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4A26" w14:textId="77777777" w:rsidR="00F56098" w:rsidRPr="004C15B3" w:rsidRDefault="00F56098" w:rsidP="00F56098">
            <w:pPr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Prowadzący zajęcia*</w:t>
            </w:r>
          </w:p>
          <w:p w14:paraId="6EFC80BF" w14:textId="77777777" w:rsidR="00F56098" w:rsidRPr="004C15B3" w:rsidRDefault="00F56098" w:rsidP="00F56098">
            <w:pPr>
              <w:rPr>
                <w:sz w:val="22"/>
                <w:szCs w:val="22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37EE9F" w14:textId="7F348FCB" w:rsidR="00B85E47" w:rsidRPr="004C15B3" w:rsidRDefault="00847885" w:rsidP="00B85E47">
            <w:pPr>
              <w:rPr>
                <w:b/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t>dr inż.</w:t>
            </w:r>
            <w:r w:rsidR="00F56098" w:rsidRPr="004C15B3">
              <w:rPr>
                <w:b/>
                <w:sz w:val="22"/>
                <w:szCs w:val="22"/>
              </w:rPr>
              <w:t xml:space="preserve"> Henryk Olszewski, prof. uczelni</w:t>
            </w:r>
            <w:r w:rsidR="00B85E47" w:rsidRPr="004C15B3">
              <w:rPr>
                <w:b/>
                <w:sz w:val="22"/>
                <w:szCs w:val="22"/>
              </w:rPr>
              <w:t>,</w:t>
            </w:r>
            <w:r w:rsidR="004C15B3" w:rsidRPr="004C15B3">
              <w:rPr>
                <w:b/>
                <w:sz w:val="22"/>
                <w:szCs w:val="22"/>
              </w:rPr>
              <w:t xml:space="preserve"> </w:t>
            </w:r>
            <w:r w:rsidR="00B85E47" w:rsidRPr="004C15B3">
              <w:rPr>
                <w:b/>
                <w:sz w:val="22"/>
                <w:szCs w:val="22"/>
              </w:rPr>
              <w:t>mgr inż. Maciej Sieradzki,</w:t>
            </w:r>
          </w:p>
          <w:p w14:paraId="1ACA0B67" w14:textId="77777777" w:rsidR="00B85E47" w:rsidRPr="004C15B3" w:rsidRDefault="00B85E47" w:rsidP="00B85E47">
            <w:pPr>
              <w:rPr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t>mgr inż. Patryk Redziński</w:t>
            </w:r>
          </w:p>
        </w:tc>
      </w:tr>
      <w:tr w:rsidR="00F56098" w:rsidRPr="004C15B3" w14:paraId="26FE993E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981B" w14:textId="1CEA7EB5" w:rsidR="00F56098" w:rsidRPr="004C15B3" w:rsidRDefault="00847885" w:rsidP="00F56098">
            <w:pPr>
              <w:spacing w:before="120" w:after="120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Cel kształcenia</w:t>
            </w:r>
            <w:r w:rsidR="00F56098" w:rsidRPr="004C15B3">
              <w:rPr>
                <w:sz w:val="22"/>
                <w:szCs w:val="22"/>
              </w:rPr>
              <w:t xml:space="preserve">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950C1E" w14:textId="1F986DC2" w:rsidR="00F56098" w:rsidRPr="004C15B3" w:rsidRDefault="00F56098" w:rsidP="002E2771">
            <w:pPr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W ramach przedmiotu studenci opanowują wiedzę z zakresu budowy i programowania</w:t>
            </w:r>
            <w:r w:rsidR="00472538" w:rsidRPr="004C15B3">
              <w:rPr>
                <w:sz w:val="22"/>
                <w:szCs w:val="22"/>
              </w:rPr>
              <w:t xml:space="preserve"> autonomicznych </w:t>
            </w:r>
            <w:r w:rsidRPr="004C15B3">
              <w:rPr>
                <w:sz w:val="22"/>
                <w:szCs w:val="22"/>
              </w:rPr>
              <w:t xml:space="preserve">bezzałogowych statków powietrznych </w:t>
            </w:r>
            <w:r w:rsidR="00133FED" w:rsidRPr="004C15B3">
              <w:rPr>
                <w:sz w:val="22"/>
                <w:szCs w:val="22"/>
              </w:rPr>
              <w:t xml:space="preserve">(BSP) </w:t>
            </w:r>
            <w:r w:rsidRPr="004C15B3">
              <w:rPr>
                <w:sz w:val="22"/>
                <w:szCs w:val="22"/>
              </w:rPr>
              <w:t>wyposażonych w nowatorskie rozwiązania tworzone w ramach zajęć laboratoryjnych.</w:t>
            </w:r>
          </w:p>
        </w:tc>
      </w:tr>
      <w:tr w:rsidR="00F56098" w:rsidRPr="004C15B3" w14:paraId="2FBA70E1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4997CC" w14:textId="77777777" w:rsidR="00F56098" w:rsidRPr="004C15B3" w:rsidRDefault="00F56098" w:rsidP="00F56098">
            <w:pPr>
              <w:spacing w:before="120" w:after="120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513064" w14:textId="2D191683" w:rsidR="00F56098" w:rsidRPr="004C15B3" w:rsidRDefault="00F56098" w:rsidP="002E2771">
            <w:pPr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Opanowanie wiedzy z zakresu przedmiotów: Budowa i programowanie bezzałogowych statków powietrznych</w:t>
            </w:r>
            <w:r w:rsidR="00133FED" w:rsidRPr="004C15B3">
              <w:rPr>
                <w:sz w:val="22"/>
                <w:szCs w:val="22"/>
              </w:rPr>
              <w:t>, Programowanie w językach skryptowych, Algorytmy i struktury danych</w:t>
            </w:r>
            <w:r w:rsidR="00472538" w:rsidRPr="004C15B3">
              <w:rPr>
                <w:sz w:val="22"/>
                <w:szCs w:val="22"/>
              </w:rPr>
              <w:t>.</w:t>
            </w:r>
          </w:p>
        </w:tc>
      </w:tr>
    </w:tbl>
    <w:p w14:paraId="1E8927A8" w14:textId="77777777" w:rsidR="00505FE4" w:rsidRPr="004C15B3" w:rsidRDefault="00505FE4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4C15B3">
        <w:rPr>
          <w:i/>
          <w:iCs/>
          <w:sz w:val="22"/>
          <w:szCs w:val="22"/>
        </w:rPr>
        <w:t xml:space="preserve">* Zmiany koordynatora przedmiotu oraz prowadzącego zajęcia dokonuje Dyrektor Instytut po akceptacji Prorektora ds. Kształcenia. </w:t>
      </w:r>
    </w:p>
    <w:p w14:paraId="0EC30930" w14:textId="77777777" w:rsidR="00505FE4" w:rsidRPr="004C15B3" w:rsidRDefault="00505FE4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4C15B3">
        <w:rPr>
          <w:i/>
          <w:iCs/>
          <w:sz w:val="22"/>
          <w:szCs w:val="22"/>
        </w:rPr>
        <w:t xml:space="preserve">   Nowy koordynator przedmiotu oraz prowadzący przedmiot potwierdza zapoznanie się z treściami zawartymi w karcie przedmiotu.</w:t>
      </w:r>
    </w:p>
    <w:p w14:paraId="6B442FE8" w14:textId="77777777" w:rsidR="00505FE4" w:rsidRPr="004C15B3" w:rsidRDefault="00505FE4" w:rsidP="00505FE4">
      <w:pPr>
        <w:rPr>
          <w:sz w:val="22"/>
          <w:szCs w:val="22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4C15B3" w14:paraId="2EE24F01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1EEBD56" w14:textId="77777777" w:rsidR="00505FE4" w:rsidRPr="004C15B3" w:rsidRDefault="00505FE4" w:rsidP="00F77DC4">
            <w:pPr>
              <w:jc w:val="center"/>
              <w:rPr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t>EFEKTY UCZENIA SIĘ</w:t>
            </w:r>
          </w:p>
        </w:tc>
      </w:tr>
      <w:tr w:rsidR="00505FE4" w:rsidRPr="004C15B3" w14:paraId="24296344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FDAD22" w14:textId="77777777" w:rsidR="00505FE4" w:rsidRPr="004C15B3" w:rsidRDefault="00505FE4" w:rsidP="00F77DC4">
            <w:pPr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0E7CE0A" w14:textId="77777777" w:rsidR="00505FE4" w:rsidRPr="004C15B3" w:rsidRDefault="00505FE4" w:rsidP="00F77DC4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7D8238F" w14:textId="77777777" w:rsidR="00505FE4" w:rsidRPr="004C15B3" w:rsidRDefault="00505FE4" w:rsidP="00F77DC4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 xml:space="preserve">Kod kierunkowego efektu </w:t>
            </w:r>
          </w:p>
          <w:p w14:paraId="49D8FB31" w14:textId="77777777" w:rsidR="00505FE4" w:rsidRPr="004C15B3" w:rsidRDefault="00505FE4" w:rsidP="00F77DC4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uczenia się</w:t>
            </w:r>
          </w:p>
        </w:tc>
      </w:tr>
      <w:tr w:rsidR="00505FE4" w:rsidRPr="004C15B3" w14:paraId="7A7BA28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E0B9" w14:textId="77777777" w:rsidR="00505FE4" w:rsidRPr="004C15B3" w:rsidRDefault="00133FED" w:rsidP="00F56098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0</w:t>
            </w:r>
            <w:r w:rsidR="00F56098" w:rsidRPr="004C15B3">
              <w:rPr>
                <w:sz w:val="22"/>
                <w:szCs w:val="22"/>
              </w:rPr>
              <w:t>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A6FBD0" w14:textId="6B0B9F5F" w:rsidR="00505FE4" w:rsidRPr="004C15B3" w:rsidRDefault="00F56098" w:rsidP="002E2771">
            <w:pPr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Ma wiedzę z zakresu budowy układów sterowania autonomicznych pojazdów latających.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735E7" w14:textId="77777777" w:rsidR="00505FE4" w:rsidRPr="004C15B3" w:rsidRDefault="00F56098" w:rsidP="00A0655B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K_W15</w:t>
            </w:r>
          </w:p>
        </w:tc>
      </w:tr>
      <w:tr w:rsidR="00505FE4" w:rsidRPr="004C15B3" w14:paraId="4D9BA04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028E" w14:textId="77777777" w:rsidR="00505FE4" w:rsidRPr="004C15B3" w:rsidRDefault="00133FED" w:rsidP="00F56098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0</w:t>
            </w:r>
            <w:r w:rsidR="00F56098" w:rsidRPr="004C15B3">
              <w:rPr>
                <w:sz w:val="22"/>
                <w:szCs w:val="22"/>
              </w:rPr>
              <w:t>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6CFDBF" w14:textId="77777777" w:rsidR="00505FE4" w:rsidRPr="004C15B3" w:rsidRDefault="00F56098" w:rsidP="002E2771">
            <w:pPr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Ma szczegółową wiedzę z zakresu programowania autonomicznych bezzałogowych statków powietrznych.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4F3B1C" w14:textId="77777777" w:rsidR="00505FE4" w:rsidRPr="004C15B3" w:rsidRDefault="00F56098" w:rsidP="00A0655B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K_W03</w:t>
            </w:r>
          </w:p>
        </w:tc>
      </w:tr>
      <w:tr w:rsidR="00505FE4" w:rsidRPr="004C15B3" w14:paraId="12E40F9E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937C" w14:textId="77777777" w:rsidR="00505FE4" w:rsidRPr="004C15B3" w:rsidRDefault="00133FED" w:rsidP="00F56098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0</w:t>
            </w:r>
            <w:r w:rsidR="00F56098" w:rsidRPr="004C15B3">
              <w:rPr>
                <w:sz w:val="22"/>
                <w:szCs w:val="22"/>
              </w:rPr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A9ECE3" w14:textId="77777777" w:rsidR="00505FE4" w:rsidRPr="004C15B3" w:rsidRDefault="00F56098" w:rsidP="002E2771">
            <w:pPr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Potrafi pozyskiwać z literatury, baz danych, Internetu informacje dotyczące bieżących metod programowania autonomicznych bezzałogowych statków powietrznych.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1AF6F" w14:textId="77777777" w:rsidR="00505FE4" w:rsidRPr="004C15B3" w:rsidRDefault="00F56098" w:rsidP="00A0655B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K_U01</w:t>
            </w:r>
          </w:p>
        </w:tc>
      </w:tr>
      <w:tr w:rsidR="00505FE4" w:rsidRPr="004C15B3" w14:paraId="60A3A233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CF27" w14:textId="77777777" w:rsidR="00505FE4" w:rsidRPr="004C15B3" w:rsidRDefault="00133FED" w:rsidP="00F56098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0</w:t>
            </w:r>
            <w:r w:rsidR="00F56098" w:rsidRPr="004C15B3">
              <w:rPr>
                <w:sz w:val="22"/>
                <w:szCs w:val="22"/>
              </w:rPr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12F232" w14:textId="77777777" w:rsidR="00505FE4" w:rsidRPr="004C15B3" w:rsidRDefault="00F56098" w:rsidP="002E2771">
            <w:pPr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 xml:space="preserve">Potrafi analizować i projektować trasy przelotu autonomicznych bezzałogowych statków powietrznych w pomieszczeniach zamkniętych i w terenie otwartym.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E238A2" w14:textId="77777777" w:rsidR="00505FE4" w:rsidRPr="004C15B3" w:rsidRDefault="00F56098" w:rsidP="00A0655B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K_U12</w:t>
            </w:r>
          </w:p>
        </w:tc>
      </w:tr>
      <w:tr w:rsidR="00505FE4" w:rsidRPr="004C15B3" w14:paraId="2D577C55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6868" w14:textId="77777777" w:rsidR="00505FE4" w:rsidRPr="004C15B3" w:rsidRDefault="00133FED" w:rsidP="00F56098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0</w:t>
            </w:r>
            <w:r w:rsidR="00F56098" w:rsidRPr="004C15B3">
              <w:rPr>
                <w:sz w:val="22"/>
                <w:szCs w:val="22"/>
              </w:rPr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BC0426" w14:textId="77777777" w:rsidR="00505FE4" w:rsidRPr="004C15B3" w:rsidRDefault="00F56098" w:rsidP="002E2771">
            <w:pPr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Potrafi dobrać wymagane biblioteki oprogramowania bezzałogowych statków powietrznych do wykonywanych przez nie zadań.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F7D948" w14:textId="77777777" w:rsidR="00505FE4" w:rsidRPr="004C15B3" w:rsidRDefault="00F56098" w:rsidP="00A0655B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K_U12</w:t>
            </w:r>
          </w:p>
        </w:tc>
      </w:tr>
      <w:tr w:rsidR="00505FE4" w:rsidRPr="004C15B3" w14:paraId="431BF7DA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8A85" w14:textId="77777777" w:rsidR="00505FE4" w:rsidRPr="004C15B3" w:rsidRDefault="00133FED" w:rsidP="00F56098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0</w:t>
            </w:r>
            <w:r w:rsidR="00F56098" w:rsidRPr="004C15B3">
              <w:rPr>
                <w:sz w:val="22"/>
                <w:szCs w:val="22"/>
              </w:rPr>
              <w:t>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53C849" w14:textId="77777777" w:rsidR="00505FE4" w:rsidRPr="004C15B3" w:rsidRDefault="00F56098" w:rsidP="002E2771">
            <w:pPr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Potrafi programować układy sterowania autonomicznych bezzałogowych statków powietrznych realizujących przeloty w pomieszczeniach zamkniętych.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378CA8" w14:textId="77777777" w:rsidR="00505FE4" w:rsidRPr="004C15B3" w:rsidRDefault="00F56098" w:rsidP="00A0655B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K_U15</w:t>
            </w:r>
          </w:p>
        </w:tc>
      </w:tr>
      <w:tr w:rsidR="00505FE4" w:rsidRPr="004C15B3" w14:paraId="15ABCF1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3279" w14:textId="77777777" w:rsidR="00505FE4" w:rsidRPr="004C15B3" w:rsidRDefault="00133FED" w:rsidP="00F56098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lastRenderedPageBreak/>
              <w:t>0</w:t>
            </w:r>
            <w:r w:rsidR="00F56098" w:rsidRPr="004C15B3">
              <w:rPr>
                <w:sz w:val="22"/>
                <w:szCs w:val="22"/>
              </w:rPr>
              <w:t>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9D2259" w14:textId="77777777" w:rsidR="00505FE4" w:rsidRPr="004C15B3" w:rsidRDefault="00F56098" w:rsidP="002E2771">
            <w:pPr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Potrafi identyfikować niedobory kompetencji w zakresie programowania autonomicznych bezzałogowych statków powietrznych u siebie i innych oraz zaplanować proces ich uzupełniania.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3B9ABA" w14:textId="77777777" w:rsidR="00505FE4" w:rsidRPr="004C15B3" w:rsidRDefault="00F56098" w:rsidP="00A0655B">
            <w:pPr>
              <w:jc w:val="center"/>
              <w:rPr>
                <w:sz w:val="22"/>
                <w:szCs w:val="22"/>
              </w:rPr>
            </w:pPr>
            <w:r w:rsidRPr="004C15B3">
              <w:rPr>
                <w:bCs/>
                <w:sz w:val="22"/>
                <w:szCs w:val="22"/>
              </w:rPr>
              <w:t>K_K01</w:t>
            </w:r>
          </w:p>
        </w:tc>
      </w:tr>
      <w:tr w:rsidR="00505FE4" w:rsidRPr="004C15B3" w14:paraId="33750202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EF54" w14:textId="77777777" w:rsidR="00505FE4" w:rsidRPr="004C15B3" w:rsidRDefault="00505FE4" w:rsidP="00A0655B">
            <w:pPr>
              <w:rPr>
                <w:sz w:val="22"/>
                <w:szCs w:val="22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716B25" w14:textId="77777777" w:rsidR="00505FE4" w:rsidRPr="004C15B3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282736" w14:textId="77777777" w:rsidR="00505FE4" w:rsidRPr="004C15B3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4C15B3" w14:paraId="5EBAA3F6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D3D4" w14:textId="77777777" w:rsidR="00505FE4" w:rsidRPr="004C15B3" w:rsidRDefault="00505FE4" w:rsidP="00A0655B">
            <w:pPr>
              <w:rPr>
                <w:sz w:val="22"/>
                <w:szCs w:val="22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FD4256" w14:textId="77777777" w:rsidR="00505FE4" w:rsidRPr="004C15B3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69A4F" w14:textId="77777777" w:rsidR="00505FE4" w:rsidRPr="004C15B3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A4490B" w:rsidRPr="004C15B3" w14:paraId="1248836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F759" w14:textId="77777777" w:rsidR="00A4490B" w:rsidRPr="004C15B3" w:rsidRDefault="00A4490B" w:rsidP="00A0655B">
            <w:pPr>
              <w:rPr>
                <w:sz w:val="22"/>
                <w:szCs w:val="22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8DE926" w14:textId="77777777" w:rsidR="00A4490B" w:rsidRPr="004C15B3" w:rsidRDefault="00A4490B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362C26" w14:textId="77777777" w:rsidR="00A4490B" w:rsidRPr="004C15B3" w:rsidRDefault="00A4490B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4C15B3" w14:paraId="1C594AA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2E4BDFD" w14:textId="77777777" w:rsidR="00505FE4" w:rsidRPr="004C15B3" w:rsidRDefault="00505FE4" w:rsidP="00F77DC4">
            <w:pPr>
              <w:jc w:val="center"/>
              <w:rPr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t>TREŚCI PROGRAMOWE</w:t>
            </w:r>
          </w:p>
        </w:tc>
      </w:tr>
      <w:tr w:rsidR="00505FE4" w:rsidRPr="004C15B3" w14:paraId="016E926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891EE45" w14:textId="77777777" w:rsidR="00505FE4" w:rsidRPr="004C15B3" w:rsidRDefault="00505FE4" w:rsidP="00F77DC4">
            <w:pPr>
              <w:rPr>
                <w:b/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t>Wykład</w:t>
            </w:r>
          </w:p>
        </w:tc>
      </w:tr>
      <w:tr w:rsidR="00505FE4" w:rsidRPr="004C15B3" w14:paraId="1CBCD269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F24764" w14:textId="1A5F58A5" w:rsidR="00F56098" w:rsidRPr="004C15B3" w:rsidRDefault="00F56098" w:rsidP="00F56098">
            <w:pPr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 xml:space="preserve">Tematy omawiane w ramach wykładów: </w:t>
            </w:r>
          </w:p>
          <w:p w14:paraId="2EA98AFE" w14:textId="37EDF380" w:rsidR="00F56098" w:rsidRPr="004C15B3" w:rsidRDefault="00F56098" w:rsidP="00F56098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4C15B3">
              <w:rPr>
                <w:rFonts w:ascii="Times New Roman" w:hAnsi="Times New Roman"/>
              </w:rPr>
              <w:t xml:space="preserve">Podstawy sterowania bezzałogowych statków powietrznych. Funkcje systemu sterowania autonomicznych bezzałogowych statków powietrznych (2h). </w:t>
            </w:r>
          </w:p>
          <w:p w14:paraId="3945F213" w14:textId="77777777" w:rsidR="00F56098" w:rsidRPr="004C15B3" w:rsidRDefault="00F56098" w:rsidP="00F56098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4C15B3">
              <w:rPr>
                <w:rFonts w:ascii="Times New Roman" w:hAnsi="Times New Roman"/>
              </w:rPr>
              <w:t xml:space="preserve">Blokada kursu bezzałogowego statku powietrznego BSP (1h). </w:t>
            </w:r>
          </w:p>
          <w:p w14:paraId="4B64A326" w14:textId="77777777" w:rsidR="00F56098" w:rsidRPr="004C15B3" w:rsidRDefault="00F56098" w:rsidP="00F56098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4C15B3">
              <w:rPr>
                <w:rFonts w:ascii="Times New Roman" w:hAnsi="Times New Roman"/>
              </w:rPr>
              <w:t xml:space="preserve">Blokada miejsca startu (punktu startu) bezzałogowego statku powietrznego BSP (1h). </w:t>
            </w:r>
          </w:p>
          <w:p w14:paraId="6ED3BBAC" w14:textId="56D87E98" w:rsidR="00F56098" w:rsidRPr="004C15B3" w:rsidRDefault="00F56098" w:rsidP="00F56098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4C15B3">
              <w:rPr>
                <w:rFonts w:ascii="Times New Roman" w:hAnsi="Times New Roman"/>
              </w:rPr>
              <w:t>Programowanie funkcji kamery pokładowej BSP. Sterowanie ekspozycją kamery pokładowej. Czas rejestracji zdjęcia. Szybkość migawki i czułość ISO kamery pokładowej. Sterowanie przysłoną kamery pokładowej. Kompromis pomiędzy przysłoną, migawką i czułością ISO kamery pokładowej. Pole widzenia i ogniskowa kamery pokładowej (</w:t>
            </w:r>
            <w:r w:rsidR="00133FED" w:rsidRPr="004C15B3">
              <w:rPr>
                <w:rFonts w:ascii="Times New Roman" w:hAnsi="Times New Roman"/>
              </w:rPr>
              <w:t>1</w:t>
            </w:r>
            <w:r w:rsidRPr="004C15B3">
              <w:rPr>
                <w:rFonts w:ascii="Times New Roman" w:hAnsi="Times New Roman"/>
              </w:rPr>
              <w:t>h).</w:t>
            </w:r>
          </w:p>
          <w:p w14:paraId="4BD3B1A4" w14:textId="4A7D6017" w:rsidR="00F56098" w:rsidRPr="004C15B3" w:rsidRDefault="00F56098" w:rsidP="00F56098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4C15B3">
              <w:rPr>
                <w:rFonts w:ascii="Times New Roman" w:hAnsi="Times New Roman"/>
              </w:rPr>
              <w:t xml:space="preserve">Klasyfikacja misji wykonywanych przez autonomiczne bezzałogowe statki powietrzne. Misje z punktami nawigacyjnymi (ang. </w:t>
            </w:r>
            <w:proofErr w:type="spellStart"/>
            <w:r w:rsidRPr="004C15B3">
              <w:rPr>
                <w:rFonts w:ascii="Times New Roman" w:hAnsi="Times New Roman"/>
                <w:i/>
                <w:iCs/>
              </w:rPr>
              <w:t>waypoints</w:t>
            </w:r>
            <w:proofErr w:type="spellEnd"/>
            <w:r w:rsidRPr="004C15B3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4C15B3">
              <w:rPr>
                <w:rFonts w:ascii="Times New Roman" w:hAnsi="Times New Roman"/>
                <w:i/>
                <w:iCs/>
              </w:rPr>
              <w:t>missions</w:t>
            </w:r>
            <w:proofErr w:type="spellEnd"/>
            <w:r w:rsidRPr="004C15B3">
              <w:rPr>
                <w:rFonts w:ascii="Times New Roman" w:hAnsi="Times New Roman"/>
              </w:rPr>
              <w:t xml:space="preserve">). Misje z punktami zainteresowania POI (ang. </w:t>
            </w:r>
            <w:proofErr w:type="spellStart"/>
            <w:r w:rsidRPr="004C15B3">
              <w:rPr>
                <w:rFonts w:ascii="Times New Roman" w:hAnsi="Times New Roman"/>
                <w:i/>
                <w:iCs/>
              </w:rPr>
              <w:t>Points</w:t>
            </w:r>
            <w:proofErr w:type="spellEnd"/>
            <w:r w:rsidRPr="004C15B3">
              <w:rPr>
                <w:rFonts w:ascii="Times New Roman" w:hAnsi="Times New Roman"/>
                <w:i/>
                <w:iCs/>
              </w:rPr>
              <w:t xml:space="preserve"> of </w:t>
            </w:r>
            <w:proofErr w:type="spellStart"/>
            <w:r w:rsidRPr="004C15B3">
              <w:rPr>
                <w:rFonts w:ascii="Times New Roman" w:hAnsi="Times New Roman"/>
                <w:i/>
                <w:iCs/>
              </w:rPr>
              <w:t>Interest</w:t>
            </w:r>
            <w:proofErr w:type="spellEnd"/>
            <w:r w:rsidRPr="004C15B3">
              <w:rPr>
                <w:rFonts w:ascii="Times New Roman" w:hAnsi="Times New Roman"/>
              </w:rPr>
              <w:t>).</w:t>
            </w:r>
            <w:r w:rsidR="00133FED" w:rsidRPr="004C15B3">
              <w:rPr>
                <w:rFonts w:ascii="Times New Roman" w:hAnsi="Times New Roman"/>
              </w:rPr>
              <w:t xml:space="preserve"> Misje chmury dronów (2h).</w:t>
            </w:r>
          </w:p>
          <w:p w14:paraId="1352B9AC" w14:textId="77777777" w:rsidR="00F56098" w:rsidRPr="004C15B3" w:rsidRDefault="00F56098" w:rsidP="00F56098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4C15B3">
              <w:rPr>
                <w:rFonts w:ascii="Times New Roman" w:hAnsi="Times New Roman"/>
              </w:rPr>
              <w:t>Przykładowe konstrukcje autonomicznych bezzałogowych statków powietrznych (1h).</w:t>
            </w:r>
          </w:p>
          <w:p w14:paraId="67A9ADD6" w14:textId="77777777" w:rsidR="00F56098" w:rsidRPr="004C15B3" w:rsidRDefault="00F56098" w:rsidP="00F56098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4C15B3">
              <w:rPr>
                <w:rFonts w:ascii="Times New Roman" w:hAnsi="Times New Roman"/>
              </w:rPr>
              <w:t>Wizyjne systemy antykolizyjne autonomicznych bezzałogowych statków powietrznych (1h).</w:t>
            </w:r>
          </w:p>
          <w:p w14:paraId="737EC6FA" w14:textId="77777777" w:rsidR="00F56098" w:rsidRPr="004C15B3" w:rsidRDefault="00F56098" w:rsidP="00F56098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4C15B3">
              <w:rPr>
                <w:rFonts w:ascii="Times New Roman" w:hAnsi="Times New Roman"/>
              </w:rPr>
              <w:t xml:space="preserve">Inteligentne tryby przelotów autonomicznych (1h). </w:t>
            </w:r>
          </w:p>
          <w:p w14:paraId="61A455A9" w14:textId="77777777" w:rsidR="00F56098" w:rsidRPr="004C15B3" w:rsidRDefault="00F56098" w:rsidP="00F56098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4C15B3">
              <w:rPr>
                <w:rFonts w:ascii="Times New Roman" w:hAnsi="Times New Roman"/>
              </w:rPr>
              <w:t xml:space="preserve">Mapy misji lotów autonomicznych, efektywne zasięgi rozpoznawania map misji (1h). </w:t>
            </w:r>
          </w:p>
          <w:p w14:paraId="78772383" w14:textId="77777777" w:rsidR="00F56098" w:rsidRPr="004C15B3" w:rsidRDefault="00F56098" w:rsidP="00F56098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4C15B3">
              <w:rPr>
                <w:rFonts w:ascii="Times New Roman" w:hAnsi="Times New Roman"/>
              </w:rPr>
              <w:t xml:space="preserve">Platforma programowania graficznego </w:t>
            </w:r>
            <w:proofErr w:type="spellStart"/>
            <w:r w:rsidRPr="004C15B3">
              <w:rPr>
                <w:rFonts w:ascii="Times New Roman" w:hAnsi="Times New Roman"/>
              </w:rPr>
              <w:t>DFRobot</w:t>
            </w:r>
            <w:proofErr w:type="spellEnd"/>
            <w:r w:rsidRPr="004C15B3">
              <w:rPr>
                <w:rFonts w:ascii="Times New Roman" w:hAnsi="Times New Roman"/>
              </w:rPr>
              <w:t xml:space="preserve"> </w:t>
            </w:r>
            <w:proofErr w:type="spellStart"/>
            <w:r w:rsidRPr="004C15B3">
              <w:rPr>
                <w:rFonts w:ascii="Times New Roman" w:hAnsi="Times New Roman"/>
              </w:rPr>
              <w:t>Mind</w:t>
            </w:r>
            <w:proofErr w:type="spellEnd"/>
            <w:r w:rsidRPr="004C15B3">
              <w:rPr>
                <w:rFonts w:ascii="Times New Roman" w:hAnsi="Times New Roman"/>
              </w:rPr>
              <w:t xml:space="preserve">+. Bloki poleceń platformy (1h). </w:t>
            </w:r>
          </w:p>
          <w:p w14:paraId="0D9A40BE" w14:textId="77777777" w:rsidR="00F56098" w:rsidRPr="004C15B3" w:rsidRDefault="00F56098" w:rsidP="00F56098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4C15B3">
              <w:rPr>
                <w:rFonts w:ascii="Times New Roman" w:hAnsi="Times New Roman"/>
              </w:rPr>
              <w:t xml:space="preserve">Platforma programowania graficznego </w:t>
            </w:r>
            <w:proofErr w:type="spellStart"/>
            <w:r w:rsidRPr="004C15B3">
              <w:rPr>
                <w:rFonts w:ascii="Times New Roman" w:hAnsi="Times New Roman"/>
              </w:rPr>
              <w:t>DroneBlocks</w:t>
            </w:r>
            <w:proofErr w:type="spellEnd"/>
            <w:r w:rsidRPr="004C15B3">
              <w:rPr>
                <w:rFonts w:ascii="Times New Roman" w:hAnsi="Times New Roman"/>
              </w:rPr>
              <w:t xml:space="preserve">. Symulator przelotów autonomicznych </w:t>
            </w:r>
            <w:proofErr w:type="spellStart"/>
            <w:r w:rsidRPr="004C15B3">
              <w:rPr>
                <w:rFonts w:ascii="Times New Roman" w:hAnsi="Times New Roman"/>
              </w:rPr>
              <w:t>DroneBlocks</w:t>
            </w:r>
            <w:proofErr w:type="spellEnd"/>
            <w:r w:rsidRPr="004C15B3">
              <w:rPr>
                <w:rFonts w:ascii="Times New Roman" w:hAnsi="Times New Roman"/>
              </w:rPr>
              <w:t xml:space="preserve"> </w:t>
            </w:r>
            <w:proofErr w:type="spellStart"/>
            <w:r w:rsidRPr="004C15B3">
              <w:rPr>
                <w:rFonts w:ascii="Times New Roman" w:hAnsi="Times New Roman"/>
              </w:rPr>
              <w:t>Tello</w:t>
            </w:r>
            <w:proofErr w:type="spellEnd"/>
            <w:r w:rsidRPr="004C15B3">
              <w:rPr>
                <w:rFonts w:ascii="Times New Roman" w:hAnsi="Times New Roman"/>
              </w:rPr>
              <w:t xml:space="preserve"> Simulator (1h). </w:t>
            </w:r>
          </w:p>
          <w:p w14:paraId="71B27F14" w14:textId="77777777" w:rsidR="00F56098" w:rsidRPr="004C15B3" w:rsidRDefault="00F56098" w:rsidP="00F56098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4C15B3">
              <w:rPr>
                <w:rFonts w:ascii="Times New Roman" w:hAnsi="Times New Roman"/>
              </w:rPr>
              <w:t xml:space="preserve">Biblioteka </w:t>
            </w:r>
            <w:proofErr w:type="spellStart"/>
            <w:r w:rsidRPr="004C15B3">
              <w:rPr>
                <w:rFonts w:ascii="Times New Roman" w:hAnsi="Times New Roman"/>
              </w:rPr>
              <w:t>EasyTello</w:t>
            </w:r>
            <w:proofErr w:type="spellEnd"/>
            <w:r w:rsidRPr="004C15B3">
              <w:rPr>
                <w:rFonts w:ascii="Times New Roman" w:hAnsi="Times New Roman"/>
              </w:rPr>
              <w:t xml:space="preserve"> SDK, nawiązywanie połączenia z dronem, obsługa strumienia wideo z kamery pokładowej, polecenia sterujące dronem (1h).  </w:t>
            </w:r>
          </w:p>
          <w:p w14:paraId="67C21C19" w14:textId="06FD12D3" w:rsidR="00505FE4" w:rsidRPr="004C15B3" w:rsidRDefault="00F56098" w:rsidP="00F56098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4C15B3">
              <w:rPr>
                <w:rFonts w:ascii="Times New Roman" w:hAnsi="Times New Roman"/>
              </w:rPr>
              <w:t xml:space="preserve">Biblioteka </w:t>
            </w:r>
            <w:proofErr w:type="spellStart"/>
            <w:r w:rsidRPr="004C15B3">
              <w:rPr>
                <w:rFonts w:ascii="Times New Roman" w:hAnsi="Times New Roman"/>
              </w:rPr>
              <w:t>RoboMaster</w:t>
            </w:r>
            <w:proofErr w:type="spellEnd"/>
            <w:r w:rsidRPr="004C15B3">
              <w:rPr>
                <w:rFonts w:ascii="Times New Roman" w:hAnsi="Times New Roman"/>
              </w:rPr>
              <w:t xml:space="preserve"> SDK, sterowanie lotem BSP, rozpoznawanie obiektów w oparciu o algorytmy DL, konfiguracja efektów świetlnych, przesyłanie danych, strumieniowanie materiału wideo (1h).</w:t>
            </w:r>
          </w:p>
        </w:tc>
      </w:tr>
      <w:tr w:rsidR="00505FE4" w:rsidRPr="004C15B3" w14:paraId="5503DA7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2E0CC21" w14:textId="77777777" w:rsidR="00505FE4" w:rsidRPr="004C15B3" w:rsidRDefault="00505FE4" w:rsidP="00F77DC4">
            <w:pPr>
              <w:rPr>
                <w:b/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t>Ćwiczenia</w:t>
            </w:r>
          </w:p>
        </w:tc>
      </w:tr>
      <w:tr w:rsidR="00505FE4" w:rsidRPr="004C15B3" w14:paraId="664375C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FE1D8B6" w14:textId="77777777" w:rsidR="00505FE4" w:rsidRPr="004C15B3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4C15B3" w14:paraId="43751F1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50A9EA6" w14:textId="77777777" w:rsidR="00505FE4" w:rsidRPr="004C15B3" w:rsidRDefault="00505FE4" w:rsidP="00F77DC4">
            <w:pPr>
              <w:pStyle w:val="Nagwek1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Laboratorium</w:t>
            </w:r>
          </w:p>
        </w:tc>
      </w:tr>
      <w:tr w:rsidR="00F56098" w:rsidRPr="004C15B3" w14:paraId="00BBF143" w14:textId="77777777" w:rsidTr="00CE4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2475074" w14:textId="35C7D409" w:rsidR="00F92313" w:rsidRPr="004C15B3" w:rsidRDefault="00F92313" w:rsidP="002E2771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Ćwiczenia laboratoryjne obejmują praktyczną naukę:</w:t>
            </w:r>
          </w:p>
          <w:p w14:paraId="34E6618F" w14:textId="77777777" w:rsidR="00F92313" w:rsidRPr="004C15B3" w:rsidRDefault="00F92313" w:rsidP="002E2771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ind w:left="357" w:hanging="357"/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zasady programowania przelotów autonomicznych na platformach programowania graficznego, planowanie trajektorii lotu z uwzględnieniem ukształtowania przestrzeni i znajdujących się w niej przeszkód (2h),</w:t>
            </w:r>
          </w:p>
          <w:p w14:paraId="053988B0" w14:textId="77777777" w:rsidR="00F92313" w:rsidRPr="004C15B3" w:rsidRDefault="00F92313" w:rsidP="002E2771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tworzenie na platformach programowania graficznego przelotów po liniach prostych, programowanie przelotów po krzywych, planowania przelotów z uwzględnieniem specyfiki przestrzeni i otoczenia (4h),</w:t>
            </w:r>
          </w:p>
          <w:p w14:paraId="0B3D8455" w14:textId="77777777" w:rsidR="00F92313" w:rsidRPr="004C15B3" w:rsidRDefault="00F92313" w:rsidP="002E2771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 xml:space="preserve">programowania przelotów autonomicznych w języku skryptowym </w:t>
            </w:r>
            <w:proofErr w:type="spellStart"/>
            <w:r w:rsidRPr="004C15B3">
              <w:rPr>
                <w:sz w:val="22"/>
                <w:szCs w:val="22"/>
              </w:rPr>
              <w:t>Python</w:t>
            </w:r>
            <w:proofErr w:type="spellEnd"/>
            <w:r w:rsidRPr="004C15B3">
              <w:rPr>
                <w:sz w:val="22"/>
                <w:szCs w:val="22"/>
              </w:rPr>
              <w:t>, metody łączności z bezzałogowym statkiem powietrznym, odczytywania statusu bezzałogowego statku powietrznego (2h),</w:t>
            </w:r>
          </w:p>
          <w:p w14:paraId="520A73CA" w14:textId="77777777" w:rsidR="00F92313" w:rsidRPr="004C15B3" w:rsidRDefault="00F92313" w:rsidP="002E2771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 xml:space="preserve">programowania przelotów po krzywych i liniach prostych, obsługi matrycy punktowej modułu rozszerzeń w języku skryptowym </w:t>
            </w:r>
            <w:proofErr w:type="spellStart"/>
            <w:r w:rsidRPr="004C15B3">
              <w:rPr>
                <w:sz w:val="22"/>
                <w:szCs w:val="22"/>
              </w:rPr>
              <w:t>Python</w:t>
            </w:r>
            <w:proofErr w:type="spellEnd"/>
            <w:r w:rsidRPr="004C15B3">
              <w:rPr>
                <w:sz w:val="22"/>
                <w:szCs w:val="22"/>
              </w:rPr>
              <w:t xml:space="preserve"> (2h),</w:t>
            </w:r>
          </w:p>
          <w:p w14:paraId="7608EE16" w14:textId="77777777" w:rsidR="00F92313" w:rsidRPr="004C15B3" w:rsidRDefault="00F92313" w:rsidP="002E2771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planowanie trajektorii lotu poprzez zwymiarowanie z uwzględnieniem ukształtowania terenu i przeszkód w otoczeniu w języku skryptowym (2h),</w:t>
            </w:r>
          </w:p>
          <w:p w14:paraId="4FA2BCCD" w14:textId="77777777" w:rsidR="00F92313" w:rsidRPr="004C15B3" w:rsidRDefault="00F92313" w:rsidP="002E2771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 xml:space="preserve">programowanie przelotów autonomicznych dla misji w terenie otwartym po zadanych punktach nawigacyjnych (ang. </w:t>
            </w:r>
            <w:proofErr w:type="spellStart"/>
            <w:r w:rsidRPr="004C15B3">
              <w:rPr>
                <w:i/>
                <w:iCs/>
                <w:sz w:val="22"/>
                <w:szCs w:val="22"/>
              </w:rPr>
              <w:t>waypoints</w:t>
            </w:r>
            <w:proofErr w:type="spellEnd"/>
            <w:r w:rsidRPr="004C15B3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C15B3">
              <w:rPr>
                <w:i/>
                <w:iCs/>
                <w:sz w:val="22"/>
                <w:szCs w:val="22"/>
              </w:rPr>
              <w:t>missions</w:t>
            </w:r>
            <w:proofErr w:type="spellEnd"/>
            <w:r w:rsidRPr="004C15B3">
              <w:rPr>
                <w:sz w:val="22"/>
                <w:szCs w:val="22"/>
              </w:rPr>
              <w:t xml:space="preserve">) z wykorzystaniem globalnego układu współrzędnych i punktów zainteresowania POI (ang. </w:t>
            </w:r>
            <w:proofErr w:type="spellStart"/>
            <w:r w:rsidRPr="004C15B3">
              <w:rPr>
                <w:i/>
                <w:iCs/>
                <w:sz w:val="22"/>
                <w:szCs w:val="22"/>
              </w:rPr>
              <w:t>Points</w:t>
            </w:r>
            <w:proofErr w:type="spellEnd"/>
            <w:r w:rsidRPr="004C15B3">
              <w:rPr>
                <w:i/>
                <w:iCs/>
                <w:sz w:val="22"/>
                <w:szCs w:val="22"/>
              </w:rPr>
              <w:t xml:space="preserve"> of </w:t>
            </w:r>
            <w:proofErr w:type="spellStart"/>
            <w:r w:rsidRPr="004C15B3">
              <w:rPr>
                <w:i/>
                <w:iCs/>
                <w:sz w:val="22"/>
                <w:szCs w:val="22"/>
              </w:rPr>
              <w:t>Interest</w:t>
            </w:r>
            <w:proofErr w:type="spellEnd"/>
            <w:r w:rsidRPr="004C15B3">
              <w:rPr>
                <w:sz w:val="22"/>
                <w:szCs w:val="22"/>
              </w:rPr>
              <w:t>) (4h),</w:t>
            </w:r>
          </w:p>
          <w:p w14:paraId="3131D339" w14:textId="77777777" w:rsidR="00F92313" w:rsidRPr="004C15B3" w:rsidRDefault="00F92313" w:rsidP="002E2771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 xml:space="preserve">wykorzystania map misji lotów autonomicznych stanowiących punkty orientacyjne w programowaniu przelotów w języku skryptowym </w:t>
            </w:r>
            <w:proofErr w:type="spellStart"/>
            <w:r w:rsidRPr="004C15B3">
              <w:rPr>
                <w:sz w:val="22"/>
                <w:szCs w:val="22"/>
              </w:rPr>
              <w:t>Python</w:t>
            </w:r>
            <w:proofErr w:type="spellEnd"/>
            <w:r w:rsidRPr="004C15B3">
              <w:rPr>
                <w:sz w:val="22"/>
                <w:szCs w:val="22"/>
              </w:rPr>
              <w:t xml:space="preserve"> (2h),</w:t>
            </w:r>
          </w:p>
          <w:p w14:paraId="5F8107DF" w14:textId="77777777" w:rsidR="00F92313" w:rsidRPr="004C15B3" w:rsidRDefault="00F92313" w:rsidP="002E2771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odczytywania strumienia wideo z kamery pokładowej bezzałogowego statku powietrznego, wykrywanie i śledzenie pozycji stacjonarnych oraz ruchomych obiektów podczas wykonywania przelotów,</w:t>
            </w:r>
            <w:r w:rsidR="00CB062F" w:rsidRPr="004C15B3">
              <w:rPr>
                <w:sz w:val="22"/>
                <w:szCs w:val="22"/>
              </w:rPr>
              <w:t xml:space="preserve"> </w:t>
            </w:r>
            <w:r w:rsidRPr="004C15B3">
              <w:rPr>
                <w:sz w:val="22"/>
                <w:szCs w:val="22"/>
              </w:rPr>
              <w:t>aktualizacj</w:t>
            </w:r>
            <w:r w:rsidR="00CB062F" w:rsidRPr="004C15B3">
              <w:rPr>
                <w:sz w:val="22"/>
                <w:szCs w:val="22"/>
              </w:rPr>
              <w:t>a</w:t>
            </w:r>
            <w:r w:rsidRPr="004C15B3">
              <w:rPr>
                <w:sz w:val="22"/>
                <w:szCs w:val="22"/>
              </w:rPr>
              <w:t xml:space="preserve"> trajektorii lotu w oparciu o informacje pozyskane ze strumienia wideo </w:t>
            </w:r>
            <w:r w:rsidR="00CB062F" w:rsidRPr="004C15B3">
              <w:rPr>
                <w:sz w:val="22"/>
                <w:szCs w:val="22"/>
              </w:rPr>
              <w:t xml:space="preserve">w języku skryptowym </w:t>
            </w:r>
            <w:proofErr w:type="spellStart"/>
            <w:r w:rsidR="00CB062F" w:rsidRPr="004C15B3">
              <w:rPr>
                <w:sz w:val="22"/>
                <w:szCs w:val="22"/>
              </w:rPr>
              <w:t>Python</w:t>
            </w:r>
            <w:proofErr w:type="spellEnd"/>
            <w:r w:rsidR="00CB062F" w:rsidRPr="004C15B3">
              <w:rPr>
                <w:sz w:val="22"/>
                <w:szCs w:val="22"/>
              </w:rPr>
              <w:t xml:space="preserve"> </w:t>
            </w:r>
            <w:r w:rsidRPr="004C15B3">
              <w:rPr>
                <w:sz w:val="22"/>
                <w:szCs w:val="22"/>
              </w:rPr>
              <w:t>(6h)</w:t>
            </w:r>
            <w:r w:rsidR="00CB062F" w:rsidRPr="004C15B3">
              <w:rPr>
                <w:sz w:val="22"/>
                <w:szCs w:val="22"/>
              </w:rPr>
              <w:t>,</w:t>
            </w:r>
          </w:p>
          <w:p w14:paraId="4D604175" w14:textId="22F46764" w:rsidR="00F56098" w:rsidRPr="004C15B3" w:rsidRDefault="00F92313" w:rsidP="002E2771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programowania chmury autonomicznych bezzałogowych statków powietrznych, planowani</w:t>
            </w:r>
            <w:r w:rsidR="00CB062F" w:rsidRPr="004C15B3">
              <w:rPr>
                <w:sz w:val="22"/>
                <w:szCs w:val="22"/>
              </w:rPr>
              <w:t>e</w:t>
            </w:r>
            <w:r w:rsidRPr="004C15B3">
              <w:rPr>
                <w:sz w:val="22"/>
                <w:szCs w:val="22"/>
              </w:rPr>
              <w:t xml:space="preserve"> i projektowani</w:t>
            </w:r>
            <w:r w:rsidR="00CB062F" w:rsidRPr="004C15B3">
              <w:rPr>
                <w:sz w:val="22"/>
                <w:szCs w:val="22"/>
              </w:rPr>
              <w:t>e</w:t>
            </w:r>
            <w:r w:rsidRPr="004C15B3">
              <w:rPr>
                <w:sz w:val="22"/>
                <w:szCs w:val="22"/>
              </w:rPr>
              <w:t xml:space="preserve"> pokazów świetlnych z wykorzystaniem oświetlenia zamontowanego na pokład</w:t>
            </w:r>
            <w:r w:rsidR="00CB062F" w:rsidRPr="004C15B3">
              <w:rPr>
                <w:sz w:val="22"/>
                <w:szCs w:val="22"/>
              </w:rPr>
              <w:t>ach</w:t>
            </w:r>
            <w:r w:rsidRPr="004C15B3">
              <w:rPr>
                <w:sz w:val="22"/>
                <w:szCs w:val="22"/>
              </w:rPr>
              <w:t xml:space="preserve"> bezzałogowych statków powietrznych (6h)</w:t>
            </w:r>
            <w:r w:rsidR="003369BA" w:rsidRPr="004C15B3">
              <w:rPr>
                <w:sz w:val="22"/>
                <w:szCs w:val="22"/>
              </w:rPr>
              <w:t>.</w:t>
            </w:r>
          </w:p>
        </w:tc>
      </w:tr>
      <w:tr w:rsidR="00F56098" w:rsidRPr="004C15B3" w14:paraId="73E63D85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5233CF4" w14:textId="77777777" w:rsidR="00F56098" w:rsidRPr="004C15B3" w:rsidRDefault="00F56098" w:rsidP="00F56098">
            <w:pPr>
              <w:pStyle w:val="Nagwek1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Projekt</w:t>
            </w:r>
          </w:p>
        </w:tc>
      </w:tr>
      <w:tr w:rsidR="00F56098" w:rsidRPr="004C15B3" w14:paraId="5825D075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2D31DA9" w14:textId="77777777" w:rsidR="00F56098" w:rsidRPr="004C15B3" w:rsidRDefault="00F56098" w:rsidP="00F56098">
            <w:pPr>
              <w:rPr>
                <w:sz w:val="22"/>
                <w:szCs w:val="22"/>
              </w:rPr>
            </w:pPr>
          </w:p>
        </w:tc>
      </w:tr>
      <w:tr w:rsidR="00F56098" w:rsidRPr="004C15B3" w14:paraId="4A03B3B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BB0035" w14:textId="77777777" w:rsidR="00F56098" w:rsidRPr="004C15B3" w:rsidRDefault="00F56098" w:rsidP="00F56098">
            <w:pPr>
              <w:rPr>
                <w:b/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lastRenderedPageBreak/>
              <w:t>Seminarium</w:t>
            </w:r>
          </w:p>
        </w:tc>
      </w:tr>
      <w:tr w:rsidR="00F56098" w:rsidRPr="004C15B3" w14:paraId="58D6ACD4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1251BE" w14:textId="77777777" w:rsidR="00F56098" w:rsidRPr="004C15B3" w:rsidRDefault="00F56098" w:rsidP="00F56098">
            <w:pPr>
              <w:rPr>
                <w:b/>
                <w:sz w:val="22"/>
                <w:szCs w:val="22"/>
              </w:rPr>
            </w:pPr>
          </w:p>
        </w:tc>
      </w:tr>
      <w:tr w:rsidR="00F56098" w:rsidRPr="004C15B3" w14:paraId="2F1D4A2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EB133CE" w14:textId="77777777" w:rsidR="00F56098" w:rsidRPr="004C15B3" w:rsidRDefault="00F56098" w:rsidP="00F56098">
            <w:pPr>
              <w:rPr>
                <w:b/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t xml:space="preserve">Inne </w:t>
            </w:r>
          </w:p>
        </w:tc>
      </w:tr>
      <w:tr w:rsidR="00F56098" w:rsidRPr="004C15B3" w14:paraId="1D632D67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B30F6B" w14:textId="77777777" w:rsidR="00F56098" w:rsidRPr="004C15B3" w:rsidRDefault="00F56098" w:rsidP="00F56098">
            <w:pPr>
              <w:rPr>
                <w:sz w:val="22"/>
                <w:szCs w:val="22"/>
              </w:rPr>
            </w:pPr>
          </w:p>
        </w:tc>
      </w:tr>
    </w:tbl>
    <w:p w14:paraId="00D17E5F" w14:textId="77777777" w:rsidR="00505FE4" w:rsidRPr="004C15B3" w:rsidRDefault="00505FE4" w:rsidP="00505FE4">
      <w:pPr>
        <w:rPr>
          <w:sz w:val="22"/>
          <w:szCs w:val="22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4C15B3" w14:paraId="5B5FBEF7" w14:textId="77777777" w:rsidTr="00A26BCD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AD98" w14:textId="77777777" w:rsidR="00505FE4" w:rsidRPr="004C15B3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58B11" w14:textId="77777777" w:rsidR="00F56098" w:rsidRPr="004C15B3" w:rsidRDefault="00F56098" w:rsidP="002E2771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jc w:val="both"/>
              <w:rPr>
                <w:rFonts w:ascii="Times New Roman" w:hAnsi="Times New Roman"/>
                <w:lang w:val="en-US"/>
              </w:rPr>
            </w:pPr>
            <w:r w:rsidRPr="004C15B3">
              <w:rPr>
                <w:rFonts w:ascii="Times New Roman" w:hAnsi="Times New Roman"/>
                <w:lang w:val="en-US"/>
              </w:rPr>
              <w:t xml:space="preserve">Blubaugh D.A., </w:t>
            </w:r>
            <w:proofErr w:type="spellStart"/>
            <w:r w:rsidRPr="004C15B3">
              <w:rPr>
                <w:rFonts w:ascii="Times New Roman" w:hAnsi="Times New Roman"/>
                <w:lang w:val="en-US"/>
              </w:rPr>
              <w:t>Harbour</w:t>
            </w:r>
            <w:proofErr w:type="spellEnd"/>
            <w:r w:rsidRPr="004C15B3">
              <w:rPr>
                <w:rFonts w:ascii="Times New Roman" w:hAnsi="Times New Roman"/>
                <w:lang w:val="en-US"/>
              </w:rPr>
              <w:t xml:space="preserve"> S.D., Sears B., Findler M.J.: </w:t>
            </w:r>
            <w:r w:rsidRPr="004C15B3">
              <w:rPr>
                <w:rFonts w:ascii="Times New Roman" w:hAnsi="Times New Roman"/>
                <w:i/>
                <w:iCs/>
                <w:lang w:val="en-US"/>
              </w:rPr>
              <w:t>Intelligent Autonomous Drones with Cognitive Deep Learning</w:t>
            </w:r>
            <w:r w:rsidRPr="004C15B3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4C15B3">
              <w:rPr>
                <w:rFonts w:ascii="Times New Roman" w:hAnsi="Times New Roman"/>
                <w:lang w:val="en-US"/>
              </w:rPr>
              <w:t>APress</w:t>
            </w:r>
            <w:proofErr w:type="spellEnd"/>
            <w:r w:rsidRPr="004C15B3">
              <w:rPr>
                <w:rFonts w:ascii="Times New Roman" w:hAnsi="Times New Roman"/>
                <w:lang w:val="en-US"/>
              </w:rPr>
              <w:t>, 2022.</w:t>
            </w:r>
          </w:p>
          <w:p w14:paraId="49A4F14E" w14:textId="77777777" w:rsidR="00F56098" w:rsidRPr="004C15B3" w:rsidRDefault="00F56098" w:rsidP="002E2771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jc w:val="both"/>
              <w:rPr>
                <w:rFonts w:ascii="Times New Roman" w:hAnsi="Times New Roman"/>
                <w:lang w:val="en-US"/>
              </w:rPr>
            </w:pPr>
            <w:r w:rsidRPr="004C15B3">
              <w:rPr>
                <w:rFonts w:ascii="Times New Roman" w:hAnsi="Times New Roman"/>
                <w:lang w:val="en-US"/>
              </w:rPr>
              <w:t xml:space="preserve">Fahlstrom P.G., Gleason T.J., </w:t>
            </w:r>
            <w:proofErr w:type="spellStart"/>
            <w:r w:rsidRPr="004C15B3">
              <w:rPr>
                <w:rFonts w:ascii="Times New Roman" w:hAnsi="Times New Roman"/>
                <w:lang w:val="en-US"/>
              </w:rPr>
              <w:t>Sadraey</w:t>
            </w:r>
            <w:proofErr w:type="spellEnd"/>
            <w:r w:rsidRPr="004C15B3">
              <w:rPr>
                <w:rFonts w:ascii="Times New Roman" w:hAnsi="Times New Roman"/>
                <w:lang w:val="en-US"/>
              </w:rPr>
              <w:t xml:space="preserve"> M.H.: </w:t>
            </w:r>
            <w:r w:rsidRPr="004C15B3">
              <w:rPr>
                <w:rFonts w:ascii="Times New Roman" w:hAnsi="Times New Roman"/>
                <w:i/>
                <w:iCs/>
                <w:lang w:val="en-US"/>
              </w:rPr>
              <w:t>Introduction to UAV Systems</w:t>
            </w:r>
            <w:r w:rsidRPr="004C15B3">
              <w:rPr>
                <w:rFonts w:ascii="Times New Roman" w:hAnsi="Times New Roman"/>
                <w:lang w:val="en-US"/>
              </w:rPr>
              <w:t xml:space="preserve">, John Wiley &amp; Sons, 2022. </w:t>
            </w:r>
          </w:p>
          <w:p w14:paraId="57CA06EA" w14:textId="77777777" w:rsidR="00F56098" w:rsidRPr="004C15B3" w:rsidRDefault="00F56098" w:rsidP="002E2771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jc w:val="both"/>
              <w:rPr>
                <w:rFonts w:ascii="Times New Roman" w:hAnsi="Times New Roman"/>
                <w:lang w:val="en-US"/>
              </w:rPr>
            </w:pPr>
            <w:r w:rsidRPr="004C15B3">
              <w:rPr>
                <w:rFonts w:ascii="Times New Roman" w:hAnsi="Times New Roman"/>
                <w:lang w:val="en-US"/>
              </w:rPr>
              <w:t xml:space="preserve">Lentin J.: </w:t>
            </w:r>
            <w:r w:rsidRPr="004C15B3">
              <w:rPr>
                <w:rFonts w:ascii="Times New Roman" w:hAnsi="Times New Roman"/>
                <w:i/>
                <w:iCs/>
                <w:lang w:val="en-US"/>
              </w:rPr>
              <w:t>Learning Robotics using Python</w:t>
            </w:r>
            <w:r w:rsidRPr="004C15B3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4C15B3">
              <w:rPr>
                <w:rFonts w:ascii="Times New Roman" w:hAnsi="Times New Roman"/>
                <w:lang w:val="en-US"/>
              </w:rPr>
              <w:t>Packt</w:t>
            </w:r>
            <w:proofErr w:type="spellEnd"/>
            <w:r w:rsidRPr="004C15B3">
              <w:rPr>
                <w:rFonts w:ascii="Times New Roman" w:hAnsi="Times New Roman"/>
                <w:lang w:val="en-US"/>
              </w:rPr>
              <w:t xml:space="preserve"> Publishing, Birmingham 2018. </w:t>
            </w:r>
          </w:p>
          <w:p w14:paraId="7C782714" w14:textId="77777777" w:rsidR="00F56098" w:rsidRPr="004C15B3" w:rsidRDefault="00F56098" w:rsidP="002E2771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jc w:val="both"/>
              <w:rPr>
                <w:rFonts w:ascii="Times New Roman" w:hAnsi="Times New Roman"/>
                <w:lang w:val="en-US"/>
              </w:rPr>
            </w:pPr>
            <w:r w:rsidRPr="004C15B3">
              <w:rPr>
                <w:rFonts w:ascii="Times New Roman" w:hAnsi="Times New Roman"/>
                <w:lang w:val="en-US"/>
              </w:rPr>
              <w:t xml:space="preserve">Li R., Nakano A.: </w:t>
            </w:r>
            <w:r w:rsidRPr="004C15B3">
              <w:rPr>
                <w:rFonts w:ascii="Times New Roman" w:hAnsi="Times New Roman"/>
                <w:i/>
                <w:iCs/>
                <w:lang w:val="en-US"/>
              </w:rPr>
              <w:t>Simulation with Python. Develop Simulation and Modeling in Natural Sciences, Engineering, and Social Sciences</w:t>
            </w:r>
            <w:r w:rsidRPr="004C15B3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4C15B3">
              <w:rPr>
                <w:rFonts w:ascii="Times New Roman" w:hAnsi="Times New Roman"/>
                <w:lang w:val="en-US"/>
              </w:rPr>
              <w:t>APress</w:t>
            </w:r>
            <w:proofErr w:type="spellEnd"/>
            <w:r w:rsidRPr="004C15B3">
              <w:rPr>
                <w:rFonts w:ascii="Times New Roman" w:hAnsi="Times New Roman"/>
                <w:lang w:val="en-US"/>
              </w:rPr>
              <w:t xml:space="preserve">, 2022. </w:t>
            </w:r>
          </w:p>
          <w:p w14:paraId="288035EF" w14:textId="77777777" w:rsidR="00F56098" w:rsidRPr="004C15B3" w:rsidRDefault="00F56098" w:rsidP="002E2771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jc w:val="both"/>
              <w:rPr>
                <w:rFonts w:ascii="Times New Roman" w:hAnsi="Times New Roman"/>
                <w:lang w:val="en-US"/>
              </w:rPr>
            </w:pPr>
            <w:r w:rsidRPr="004C15B3">
              <w:rPr>
                <w:rFonts w:ascii="Times New Roman" w:hAnsi="Times New Roman"/>
                <w:lang w:val="en-US"/>
              </w:rPr>
              <w:t xml:space="preserve">Nonami K., </w:t>
            </w:r>
            <w:proofErr w:type="spellStart"/>
            <w:r w:rsidRPr="004C15B3">
              <w:rPr>
                <w:rFonts w:ascii="Times New Roman" w:hAnsi="Times New Roman"/>
                <w:lang w:val="en-US"/>
              </w:rPr>
              <w:t>Kendoul</w:t>
            </w:r>
            <w:proofErr w:type="spellEnd"/>
            <w:r w:rsidRPr="004C15B3">
              <w:rPr>
                <w:rFonts w:ascii="Times New Roman" w:hAnsi="Times New Roman"/>
                <w:lang w:val="en-US"/>
              </w:rPr>
              <w:t xml:space="preserve"> F., Suzuki S., Wang W., Nakazawa D.: </w:t>
            </w:r>
            <w:r w:rsidRPr="004C15B3">
              <w:rPr>
                <w:rFonts w:ascii="Times New Roman" w:hAnsi="Times New Roman"/>
                <w:i/>
                <w:lang w:val="en-US"/>
              </w:rPr>
              <w:t>Autonomous Flying Robots, Unmanned Aerial Vehicles and Micro Aerial Vehicles</w:t>
            </w:r>
            <w:r w:rsidRPr="004C15B3">
              <w:rPr>
                <w:rFonts w:ascii="Times New Roman" w:hAnsi="Times New Roman"/>
                <w:lang w:val="en-US"/>
              </w:rPr>
              <w:t xml:space="preserve">, Springer, 2010. </w:t>
            </w:r>
          </w:p>
          <w:p w14:paraId="59A1DB7A" w14:textId="77777777" w:rsidR="00A26BCD" w:rsidRPr="004C15B3" w:rsidRDefault="00F56098" w:rsidP="002E2771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jc w:val="both"/>
              <w:rPr>
                <w:rFonts w:ascii="Times New Roman" w:hAnsi="Times New Roman"/>
                <w:lang w:val="en-US"/>
              </w:rPr>
            </w:pPr>
            <w:r w:rsidRPr="004C15B3">
              <w:rPr>
                <w:rFonts w:ascii="Times New Roman" w:hAnsi="Times New Roman"/>
                <w:lang w:val="en-US"/>
              </w:rPr>
              <w:t xml:space="preserve">Steinkamp V.: </w:t>
            </w:r>
            <w:r w:rsidRPr="004C15B3">
              <w:rPr>
                <w:rFonts w:ascii="Times New Roman" w:hAnsi="Times New Roman"/>
                <w:i/>
                <w:iCs/>
                <w:lang w:val="en-US"/>
              </w:rPr>
              <w:t>Python for Engineering and Scientific Computing</w:t>
            </w:r>
            <w:r w:rsidRPr="004C15B3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4C15B3">
              <w:rPr>
                <w:rFonts w:ascii="Times New Roman" w:hAnsi="Times New Roman"/>
                <w:lang w:val="en-US"/>
              </w:rPr>
              <w:t>Rheinwerk</w:t>
            </w:r>
            <w:proofErr w:type="spellEnd"/>
            <w:r w:rsidRPr="004C15B3">
              <w:rPr>
                <w:rFonts w:ascii="Times New Roman" w:hAnsi="Times New Roman"/>
                <w:lang w:val="en-US"/>
              </w:rPr>
              <w:t xml:space="preserve"> Computing, 2024. </w:t>
            </w:r>
          </w:p>
          <w:p w14:paraId="316DC65E" w14:textId="77777777" w:rsidR="00505FE4" w:rsidRPr="004C15B3" w:rsidRDefault="00F56098" w:rsidP="002E2771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jc w:val="both"/>
              <w:rPr>
                <w:rFonts w:ascii="Times New Roman" w:hAnsi="Times New Roman"/>
                <w:lang w:val="en-US"/>
              </w:rPr>
            </w:pPr>
            <w:r w:rsidRPr="004C15B3">
              <w:rPr>
                <w:rFonts w:ascii="Times New Roman" w:hAnsi="Times New Roman"/>
              </w:rPr>
              <w:t xml:space="preserve">Szczepkowski M., Bartkiewicz B., Kruszewski P.: </w:t>
            </w:r>
            <w:r w:rsidRPr="004C15B3">
              <w:rPr>
                <w:rFonts w:ascii="Times New Roman" w:hAnsi="Times New Roman"/>
                <w:i/>
              </w:rPr>
              <w:t xml:space="preserve">Drony – teoria i praktyka. </w:t>
            </w:r>
            <w:r w:rsidRPr="004C15B3">
              <w:rPr>
                <w:rFonts w:ascii="Times New Roman" w:hAnsi="Times New Roman"/>
              </w:rPr>
              <w:t xml:space="preserve">Wydawnictwo </w:t>
            </w:r>
            <w:proofErr w:type="spellStart"/>
            <w:r w:rsidRPr="004C15B3">
              <w:rPr>
                <w:rFonts w:ascii="Times New Roman" w:hAnsi="Times New Roman"/>
              </w:rPr>
              <w:t>KaBe</w:t>
            </w:r>
            <w:proofErr w:type="spellEnd"/>
            <w:r w:rsidRPr="004C15B3">
              <w:rPr>
                <w:rFonts w:ascii="Times New Roman" w:hAnsi="Times New Roman"/>
              </w:rPr>
              <w:t>, Krosno 2016.</w:t>
            </w:r>
          </w:p>
        </w:tc>
      </w:tr>
      <w:tr w:rsidR="00505FE4" w:rsidRPr="00A961B8" w14:paraId="6448BD2E" w14:textId="77777777" w:rsidTr="00A26BCD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FA20" w14:textId="77777777" w:rsidR="00505FE4" w:rsidRPr="004C15B3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162C9" w14:textId="77777777" w:rsidR="00A26BCD" w:rsidRPr="004C15B3" w:rsidRDefault="00A26BCD" w:rsidP="002E2771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</w:rPr>
            </w:pPr>
            <w:r w:rsidRPr="004C15B3">
              <w:rPr>
                <w:rFonts w:ascii="Times New Roman" w:hAnsi="Times New Roman"/>
                <w:lang w:val="en-US"/>
              </w:rPr>
              <w:t xml:space="preserve">Lentin J.: </w:t>
            </w:r>
            <w:r w:rsidRPr="004C15B3">
              <w:rPr>
                <w:rFonts w:ascii="Times New Roman" w:hAnsi="Times New Roman"/>
                <w:i/>
                <w:iCs/>
                <w:lang w:val="en-US"/>
              </w:rPr>
              <w:t>ROS Robotics Projects</w:t>
            </w:r>
            <w:r w:rsidRPr="004C15B3">
              <w:rPr>
                <w:rFonts w:ascii="Times New Roman" w:hAnsi="Times New Roman"/>
                <w:lang w:val="en-US"/>
              </w:rPr>
              <w:t xml:space="preserve">. </w:t>
            </w:r>
            <w:proofErr w:type="spellStart"/>
            <w:r w:rsidRPr="004C15B3">
              <w:rPr>
                <w:rFonts w:ascii="Times New Roman" w:hAnsi="Times New Roman"/>
                <w:lang w:val="en-US"/>
              </w:rPr>
              <w:t>Packt</w:t>
            </w:r>
            <w:proofErr w:type="spellEnd"/>
            <w:r w:rsidRPr="004C15B3">
              <w:rPr>
                <w:rFonts w:ascii="Times New Roman" w:hAnsi="Times New Roman"/>
                <w:lang w:val="en-US"/>
              </w:rPr>
              <w:t xml:space="preserve"> Publishing, Birmingham 2018.</w:t>
            </w:r>
          </w:p>
          <w:p w14:paraId="0297859A" w14:textId="77777777" w:rsidR="00A26BCD" w:rsidRPr="004C15B3" w:rsidRDefault="00A26BCD" w:rsidP="002E2771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</w:rPr>
            </w:pPr>
            <w:r w:rsidRPr="004C15B3">
              <w:rPr>
                <w:rFonts w:ascii="Times New Roman" w:hAnsi="Times New Roman"/>
                <w:lang w:val="en-US"/>
              </w:rPr>
              <w:t xml:space="preserve">Lentin J.: </w:t>
            </w:r>
            <w:r w:rsidRPr="004C15B3">
              <w:rPr>
                <w:rFonts w:ascii="Times New Roman" w:hAnsi="Times New Roman"/>
                <w:i/>
                <w:iCs/>
                <w:lang w:val="en-US"/>
              </w:rPr>
              <w:t>Mastering ROS for Robotics Programming</w:t>
            </w:r>
            <w:r w:rsidRPr="004C15B3">
              <w:rPr>
                <w:rFonts w:ascii="Times New Roman" w:hAnsi="Times New Roman"/>
                <w:lang w:val="en-US"/>
              </w:rPr>
              <w:t xml:space="preserve">. </w:t>
            </w:r>
            <w:proofErr w:type="spellStart"/>
            <w:r w:rsidRPr="004C15B3">
              <w:rPr>
                <w:rFonts w:ascii="Times New Roman" w:hAnsi="Times New Roman"/>
                <w:lang w:val="en-US"/>
              </w:rPr>
              <w:t>Packt</w:t>
            </w:r>
            <w:proofErr w:type="spellEnd"/>
            <w:r w:rsidRPr="004C15B3">
              <w:rPr>
                <w:rFonts w:ascii="Times New Roman" w:hAnsi="Times New Roman"/>
                <w:lang w:val="en-US"/>
              </w:rPr>
              <w:t xml:space="preserve"> Publishing, Birmingham 2018.</w:t>
            </w:r>
          </w:p>
          <w:p w14:paraId="09ED217E" w14:textId="77777777" w:rsidR="00A26BCD" w:rsidRPr="004C15B3" w:rsidRDefault="00A26BCD" w:rsidP="002E2771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4C15B3">
              <w:rPr>
                <w:rFonts w:ascii="Times New Roman" w:hAnsi="Times New Roman"/>
              </w:rPr>
              <w:t>Leśnikowski</w:t>
            </w:r>
            <w:proofErr w:type="spellEnd"/>
            <w:r w:rsidRPr="004C15B3">
              <w:rPr>
                <w:rFonts w:ascii="Times New Roman" w:hAnsi="Times New Roman"/>
              </w:rPr>
              <w:t xml:space="preserve"> W.: </w:t>
            </w:r>
            <w:r w:rsidRPr="004C15B3">
              <w:rPr>
                <w:rFonts w:ascii="Times New Roman" w:hAnsi="Times New Roman"/>
                <w:i/>
              </w:rPr>
              <w:t>Drony. Bezzałogowe aparaty latające od starożytności do współczesności.</w:t>
            </w:r>
            <w:r w:rsidRPr="004C15B3">
              <w:rPr>
                <w:rFonts w:ascii="Times New Roman" w:hAnsi="Times New Roman"/>
              </w:rPr>
              <w:t xml:space="preserve"> Wydawnictwo Adam Marszałek, Toruń 2014. </w:t>
            </w:r>
          </w:p>
          <w:p w14:paraId="692A8942" w14:textId="77777777" w:rsidR="00A26BCD" w:rsidRPr="004C15B3" w:rsidRDefault="00A26BCD" w:rsidP="002E2771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4C15B3">
              <w:rPr>
                <w:rFonts w:ascii="Times New Roman" w:hAnsi="Times New Roman"/>
              </w:rPr>
              <w:t>Audronis</w:t>
            </w:r>
            <w:proofErr w:type="spellEnd"/>
            <w:r w:rsidRPr="004C15B3">
              <w:rPr>
                <w:rFonts w:ascii="Times New Roman" w:hAnsi="Times New Roman"/>
              </w:rPr>
              <w:t xml:space="preserve"> T.: </w:t>
            </w:r>
            <w:r w:rsidRPr="004C15B3">
              <w:rPr>
                <w:rFonts w:ascii="Times New Roman" w:hAnsi="Times New Roman"/>
                <w:i/>
              </w:rPr>
              <w:t xml:space="preserve">Drony. Wprowadzenie. </w:t>
            </w:r>
            <w:r w:rsidRPr="004C15B3">
              <w:rPr>
                <w:rFonts w:ascii="Times New Roman" w:hAnsi="Times New Roman"/>
              </w:rPr>
              <w:t>Wydawnictwo Helion, Gliwice 2015.</w:t>
            </w:r>
          </w:p>
          <w:p w14:paraId="1FE09970" w14:textId="77777777" w:rsidR="00A26BCD" w:rsidRPr="004C15B3" w:rsidRDefault="00A26BCD" w:rsidP="002E2771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4C15B3">
              <w:rPr>
                <w:rFonts w:ascii="Times New Roman" w:hAnsi="Times New Roman"/>
              </w:rPr>
              <w:t>Kilby</w:t>
            </w:r>
            <w:proofErr w:type="spellEnd"/>
            <w:r w:rsidRPr="004C15B3">
              <w:rPr>
                <w:rFonts w:ascii="Times New Roman" w:hAnsi="Times New Roman"/>
              </w:rPr>
              <w:t xml:space="preserve"> T., </w:t>
            </w:r>
            <w:proofErr w:type="spellStart"/>
            <w:r w:rsidRPr="004C15B3">
              <w:rPr>
                <w:rFonts w:ascii="Times New Roman" w:hAnsi="Times New Roman"/>
              </w:rPr>
              <w:t>Kilby</w:t>
            </w:r>
            <w:proofErr w:type="spellEnd"/>
            <w:r w:rsidRPr="004C15B3">
              <w:rPr>
                <w:rFonts w:ascii="Times New Roman" w:hAnsi="Times New Roman"/>
              </w:rPr>
              <w:t xml:space="preserve"> B.: </w:t>
            </w:r>
            <w:proofErr w:type="spellStart"/>
            <w:r w:rsidRPr="004C15B3">
              <w:rPr>
                <w:rFonts w:ascii="Times New Roman" w:hAnsi="Times New Roman"/>
                <w:i/>
              </w:rPr>
              <w:t>Make</w:t>
            </w:r>
            <w:proofErr w:type="spellEnd"/>
            <w:r w:rsidRPr="004C15B3">
              <w:rPr>
                <w:rFonts w:ascii="Times New Roman" w:hAnsi="Times New Roman"/>
                <w:i/>
              </w:rPr>
              <w:t>: Drony dla początkujących</w:t>
            </w:r>
            <w:r w:rsidRPr="004C15B3">
              <w:rPr>
                <w:rFonts w:ascii="Times New Roman" w:hAnsi="Times New Roman"/>
              </w:rPr>
              <w:t xml:space="preserve">. Wydawnictwo APN Promise, Warszawa 2016. </w:t>
            </w:r>
          </w:p>
          <w:p w14:paraId="066B1A88" w14:textId="77777777" w:rsidR="00A26BCD" w:rsidRPr="004C15B3" w:rsidRDefault="00A26BCD" w:rsidP="002E2771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4C15B3">
              <w:rPr>
                <w:rFonts w:ascii="Times New Roman" w:hAnsi="Times New Roman"/>
              </w:rPr>
              <w:t>Kreps</w:t>
            </w:r>
            <w:proofErr w:type="spellEnd"/>
            <w:r w:rsidRPr="004C15B3">
              <w:rPr>
                <w:rFonts w:ascii="Times New Roman" w:hAnsi="Times New Roman"/>
              </w:rPr>
              <w:t xml:space="preserve"> S.E.: </w:t>
            </w:r>
            <w:r w:rsidRPr="004C15B3">
              <w:rPr>
                <w:rFonts w:ascii="Times New Roman" w:hAnsi="Times New Roman"/>
                <w:i/>
              </w:rPr>
              <w:t>Drony.</w:t>
            </w:r>
            <w:r w:rsidRPr="004C15B3">
              <w:rPr>
                <w:rFonts w:ascii="Times New Roman" w:hAnsi="Times New Roman"/>
              </w:rPr>
              <w:t xml:space="preserve"> Wydawnictwo PWN, Warszawa 2019. </w:t>
            </w:r>
          </w:p>
          <w:p w14:paraId="55E599C3" w14:textId="77777777" w:rsidR="00505FE4" w:rsidRPr="004C15B3" w:rsidRDefault="00A26BCD" w:rsidP="002E2771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lang w:val="en-US"/>
              </w:rPr>
            </w:pPr>
            <w:proofErr w:type="spellStart"/>
            <w:r w:rsidRPr="004C15B3">
              <w:rPr>
                <w:rFonts w:ascii="Times New Roman" w:hAnsi="Times New Roman"/>
                <w:lang w:val="en-US"/>
              </w:rPr>
              <w:t>Zavrsnik</w:t>
            </w:r>
            <w:proofErr w:type="spellEnd"/>
            <w:r w:rsidRPr="004C15B3">
              <w:rPr>
                <w:rFonts w:ascii="Times New Roman" w:hAnsi="Times New Roman"/>
                <w:lang w:val="en-US"/>
              </w:rPr>
              <w:t xml:space="preserve"> A.: </w:t>
            </w:r>
            <w:r w:rsidRPr="004C15B3">
              <w:rPr>
                <w:rFonts w:ascii="Times New Roman" w:hAnsi="Times New Roman"/>
                <w:i/>
                <w:iCs/>
                <w:lang w:val="en-US"/>
              </w:rPr>
              <w:t>Drones and Unmanned Aerial Systems. Legal and Social Implications for Security and Surveillance</w:t>
            </w:r>
            <w:r w:rsidRPr="004C15B3">
              <w:rPr>
                <w:rFonts w:ascii="Times New Roman" w:hAnsi="Times New Roman"/>
                <w:lang w:val="en-US"/>
              </w:rPr>
              <w:t>, Springer, 2018.</w:t>
            </w:r>
          </w:p>
        </w:tc>
      </w:tr>
      <w:tr w:rsidR="00A26BCD" w:rsidRPr="004C15B3" w14:paraId="462DA8A7" w14:textId="77777777" w:rsidTr="00A26BCD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8AC4" w14:textId="77777777" w:rsidR="00A26BCD" w:rsidRPr="004C15B3" w:rsidRDefault="00A26BCD" w:rsidP="00A26BCD">
            <w:pPr>
              <w:spacing w:before="120" w:after="120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6E611C" w14:textId="77777777" w:rsidR="00A26BCD" w:rsidRPr="004C15B3" w:rsidRDefault="00A26BCD" w:rsidP="002E2771">
            <w:pPr>
              <w:jc w:val="both"/>
              <w:rPr>
                <w:color w:val="000000"/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 xml:space="preserve">Wykład z prezentacja multimedialną, objaśnienia. Filmy </w:t>
            </w:r>
            <w:r w:rsidRPr="004C15B3">
              <w:rPr>
                <w:color w:val="000000"/>
                <w:sz w:val="22"/>
                <w:szCs w:val="22"/>
              </w:rPr>
              <w:t xml:space="preserve">i animacje. </w:t>
            </w:r>
          </w:p>
          <w:p w14:paraId="1D905C32" w14:textId="77777777" w:rsidR="00A26BCD" w:rsidRPr="004C15B3" w:rsidRDefault="00A26BCD" w:rsidP="002E2771">
            <w:pPr>
              <w:jc w:val="both"/>
              <w:rPr>
                <w:color w:val="000000"/>
                <w:sz w:val="22"/>
                <w:szCs w:val="22"/>
              </w:rPr>
            </w:pPr>
            <w:r w:rsidRPr="004C15B3">
              <w:rPr>
                <w:color w:val="000000"/>
                <w:sz w:val="22"/>
                <w:szCs w:val="22"/>
              </w:rPr>
              <w:t>Zadania praktyczne realizowane w ramach ćwiczeń laboratoryjnych.</w:t>
            </w:r>
          </w:p>
        </w:tc>
      </w:tr>
      <w:tr w:rsidR="00A26BCD" w:rsidRPr="004C15B3" w14:paraId="597B040A" w14:textId="77777777" w:rsidTr="00A26BCD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0ABFB3D" w14:textId="77777777" w:rsidR="00A26BCD" w:rsidRPr="004C15B3" w:rsidRDefault="00A26BCD" w:rsidP="00A26BCD">
            <w:pPr>
              <w:spacing w:before="120" w:after="120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D23491" w14:textId="77777777" w:rsidR="00A26BCD" w:rsidRPr="004C15B3" w:rsidRDefault="00A26BCD" w:rsidP="002E2771">
            <w:pPr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Wykład z prezentacja multimedialną, objaśnienia w ramach webinariów.</w:t>
            </w:r>
          </w:p>
          <w:p w14:paraId="7ADAA8D4" w14:textId="77777777" w:rsidR="00A26BCD" w:rsidRPr="004C15B3" w:rsidRDefault="00A26BCD" w:rsidP="002E2771">
            <w:pPr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Śledzenie postępów nauczania studentów na platformie LMS.</w:t>
            </w:r>
          </w:p>
          <w:p w14:paraId="318BC115" w14:textId="77777777" w:rsidR="00A26BCD" w:rsidRPr="004C15B3" w:rsidRDefault="00A26BCD" w:rsidP="002E2771">
            <w:pPr>
              <w:jc w:val="both"/>
              <w:rPr>
                <w:sz w:val="22"/>
                <w:szCs w:val="22"/>
              </w:rPr>
            </w:pPr>
          </w:p>
        </w:tc>
      </w:tr>
    </w:tbl>
    <w:p w14:paraId="5F56E36D" w14:textId="77777777" w:rsidR="00505FE4" w:rsidRPr="004C15B3" w:rsidRDefault="00505FE4" w:rsidP="00505FE4">
      <w:pPr>
        <w:rPr>
          <w:sz w:val="22"/>
          <w:szCs w:val="22"/>
        </w:rPr>
      </w:pPr>
      <w:r w:rsidRPr="004C15B3">
        <w:rPr>
          <w:sz w:val="22"/>
          <w:szCs w:val="22"/>
        </w:rPr>
        <w:t>* Literatura może być zmieniona po akceptacji Dyrektora Instytutu</w:t>
      </w:r>
    </w:p>
    <w:p w14:paraId="235FA6BD" w14:textId="77777777" w:rsidR="00505FE4" w:rsidRPr="004C15B3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4C15B3" w14:paraId="1DE59D9D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278C67D8" w14:textId="77777777" w:rsidR="00505FE4" w:rsidRPr="004C15B3" w:rsidRDefault="00505FE4" w:rsidP="00F77DC4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789260" w14:textId="77777777" w:rsidR="00505FE4" w:rsidRPr="004C15B3" w:rsidRDefault="00505FE4" w:rsidP="00F77DC4">
            <w:pPr>
              <w:jc w:val="center"/>
              <w:rPr>
                <w:sz w:val="22"/>
                <w:szCs w:val="22"/>
              </w:rPr>
            </w:pPr>
          </w:p>
          <w:p w14:paraId="3C943C99" w14:textId="77777777" w:rsidR="00505FE4" w:rsidRPr="004C15B3" w:rsidRDefault="00505FE4" w:rsidP="00F77DC4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Nr efektu uczenia się/grupy efektów</w:t>
            </w:r>
            <w:r w:rsidRPr="004C15B3">
              <w:rPr>
                <w:sz w:val="22"/>
                <w:szCs w:val="22"/>
              </w:rPr>
              <w:br/>
            </w:r>
          </w:p>
        </w:tc>
      </w:tr>
      <w:tr w:rsidR="00505FE4" w:rsidRPr="004C15B3" w14:paraId="1964184A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C5652" w14:textId="624FE600" w:rsidR="00505FE4" w:rsidRPr="004C15B3" w:rsidRDefault="00A26BCD" w:rsidP="002E2771">
            <w:pPr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 xml:space="preserve">Testy pytań zamkniętych </w:t>
            </w:r>
            <w:r w:rsidR="001F0F10" w:rsidRPr="004C15B3">
              <w:rPr>
                <w:sz w:val="22"/>
                <w:szCs w:val="22"/>
              </w:rPr>
              <w:t xml:space="preserve">i/lub otwartych </w:t>
            </w:r>
            <w:r w:rsidRPr="004C15B3">
              <w:rPr>
                <w:sz w:val="22"/>
                <w:szCs w:val="22"/>
              </w:rPr>
              <w:t>weryfikujące wiedzę opanowaną przez studentów zarówno podczas ćwiczeń laboratoryjnych, jak i wykładów.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E849CC" w14:textId="62DF2089" w:rsidR="00505FE4" w:rsidRPr="004C15B3" w:rsidRDefault="00CB062F" w:rsidP="00A26BCD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0</w:t>
            </w:r>
            <w:r w:rsidR="00A26BCD" w:rsidRPr="004C15B3">
              <w:rPr>
                <w:sz w:val="22"/>
                <w:szCs w:val="22"/>
              </w:rPr>
              <w:t>1,</w:t>
            </w:r>
            <w:r w:rsidRPr="004C15B3">
              <w:rPr>
                <w:sz w:val="22"/>
                <w:szCs w:val="22"/>
              </w:rPr>
              <w:t xml:space="preserve"> 0</w:t>
            </w:r>
            <w:r w:rsidR="00A26BCD" w:rsidRPr="004C15B3">
              <w:rPr>
                <w:sz w:val="22"/>
                <w:szCs w:val="22"/>
              </w:rPr>
              <w:t>2,</w:t>
            </w:r>
            <w:r w:rsidRPr="004C15B3">
              <w:rPr>
                <w:sz w:val="22"/>
                <w:szCs w:val="22"/>
              </w:rPr>
              <w:t xml:space="preserve"> 0</w:t>
            </w:r>
            <w:r w:rsidR="00A26BCD" w:rsidRPr="004C15B3">
              <w:rPr>
                <w:sz w:val="22"/>
                <w:szCs w:val="22"/>
              </w:rPr>
              <w:t>3,</w:t>
            </w:r>
            <w:r w:rsidRPr="004C15B3">
              <w:rPr>
                <w:sz w:val="22"/>
                <w:szCs w:val="22"/>
              </w:rPr>
              <w:t xml:space="preserve"> 0</w:t>
            </w:r>
            <w:r w:rsidR="00A26BCD" w:rsidRPr="004C15B3">
              <w:rPr>
                <w:sz w:val="22"/>
                <w:szCs w:val="22"/>
              </w:rPr>
              <w:t>4,</w:t>
            </w:r>
            <w:r w:rsidRPr="004C15B3">
              <w:rPr>
                <w:sz w:val="22"/>
                <w:szCs w:val="22"/>
              </w:rPr>
              <w:t xml:space="preserve"> 0</w:t>
            </w:r>
            <w:r w:rsidR="00A26BCD" w:rsidRPr="004C15B3">
              <w:rPr>
                <w:sz w:val="22"/>
                <w:szCs w:val="22"/>
              </w:rPr>
              <w:t>5,</w:t>
            </w:r>
            <w:r w:rsidRPr="004C15B3">
              <w:rPr>
                <w:sz w:val="22"/>
                <w:szCs w:val="22"/>
              </w:rPr>
              <w:t xml:space="preserve"> 0</w:t>
            </w:r>
            <w:r w:rsidR="00A26BCD" w:rsidRPr="004C15B3">
              <w:rPr>
                <w:sz w:val="22"/>
                <w:szCs w:val="22"/>
              </w:rPr>
              <w:t>6</w:t>
            </w:r>
          </w:p>
        </w:tc>
      </w:tr>
      <w:tr w:rsidR="00A26BCD" w:rsidRPr="004C15B3" w14:paraId="292842CD" w14:textId="77777777" w:rsidTr="00654E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004880E" w14:textId="4A8B96B3" w:rsidR="00A26BCD" w:rsidRPr="004C15B3" w:rsidRDefault="00A26BCD" w:rsidP="002E2771">
            <w:pPr>
              <w:jc w:val="both"/>
              <w:rPr>
                <w:b/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Zadania praktyczne do wykonania w ramach ćwiczeń laboratoryjnych i</w:t>
            </w:r>
            <w:r w:rsidR="002E2771" w:rsidRPr="004C15B3">
              <w:rPr>
                <w:sz w:val="22"/>
                <w:szCs w:val="22"/>
              </w:rPr>
              <w:t xml:space="preserve"> </w:t>
            </w:r>
            <w:r w:rsidRPr="004C15B3">
              <w:rPr>
                <w:sz w:val="22"/>
                <w:szCs w:val="22"/>
              </w:rPr>
              <w:t>realizowanych projektów</w:t>
            </w:r>
            <w:r w:rsidR="001F0F10" w:rsidRPr="004C15B3">
              <w:rPr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44B44" w14:textId="05A92C64" w:rsidR="00A26BCD" w:rsidRPr="004C15B3" w:rsidRDefault="00CB062F" w:rsidP="00A26BCD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0</w:t>
            </w:r>
            <w:r w:rsidR="00A26BCD" w:rsidRPr="004C15B3">
              <w:rPr>
                <w:sz w:val="22"/>
                <w:szCs w:val="22"/>
              </w:rPr>
              <w:t>3,</w:t>
            </w:r>
            <w:r w:rsidRPr="004C15B3">
              <w:rPr>
                <w:sz w:val="22"/>
                <w:szCs w:val="22"/>
              </w:rPr>
              <w:t xml:space="preserve"> 0</w:t>
            </w:r>
            <w:r w:rsidR="00A26BCD" w:rsidRPr="004C15B3">
              <w:rPr>
                <w:sz w:val="22"/>
                <w:szCs w:val="22"/>
              </w:rPr>
              <w:t>4,</w:t>
            </w:r>
            <w:r w:rsidRPr="004C15B3">
              <w:rPr>
                <w:sz w:val="22"/>
                <w:szCs w:val="22"/>
              </w:rPr>
              <w:t xml:space="preserve"> 0</w:t>
            </w:r>
            <w:r w:rsidR="00A26BCD" w:rsidRPr="004C15B3">
              <w:rPr>
                <w:sz w:val="22"/>
                <w:szCs w:val="22"/>
              </w:rPr>
              <w:t>5,</w:t>
            </w:r>
            <w:r w:rsidRPr="004C15B3">
              <w:rPr>
                <w:sz w:val="22"/>
                <w:szCs w:val="22"/>
              </w:rPr>
              <w:t xml:space="preserve"> 0</w:t>
            </w:r>
            <w:r w:rsidR="00A26BCD" w:rsidRPr="004C15B3">
              <w:rPr>
                <w:sz w:val="22"/>
                <w:szCs w:val="22"/>
              </w:rPr>
              <w:t>6,</w:t>
            </w:r>
            <w:r w:rsidRPr="004C15B3">
              <w:rPr>
                <w:sz w:val="22"/>
                <w:szCs w:val="22"/>
              </w:rPr>
              <w:t xml:space="preserve"> 0</w:t>
            </w:r>
            <w:r w:rsidR="00A26BCD" w:rsidRPr="004C15B3">
              <w:rPr>
                <w:sz w:val="22"/>
                <w:szCs w:val="22"/>
              </w:rPr>
              <w:t>7</w:t>
            </w:r>
          </w:p>
        </w:tc>
      </w:tr>
      <w:tr w:rsidR="00A26BCD" w:rsidRPr="004C15B3" w14:paraId="16281112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76D0" w14:textId="7F63BA20" w:rsidR="00A26BCD" w:rsidRPr="004C15B3" w:rsidRDefault="001F0F10" w:rsidP="00A26BCD">
            <w:pPr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 xml:space="preserve">Sprawozdanie z realizowanych ćwiczeń laboratoryjnych.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B5AFDA" w14:textId="6582BFBF" w:rsidR="00A26BCD" w:rsidRPr="004C15B3" w:rsidRDefault="001F0F10" w:rsidP="001F0F10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03, 04, 05,06</w:t>
            </w:r>
          </w:p>
        </w:tc>
      </w:tr>
      <w:tr w:rsidR="00A26BCD" w:rsidRPr="004C15B3" w14:paraId="2418830A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A238EF9" w14:textId="77777777" w:rsidR="00A26BCD" w:rsidRPr="004C15B3" w:rsidRDefault="00A26BCD" w:rsidP="00A26BCD">
            <w:pPr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130991B" w14:textId="3EA3563C" w:rsidR="00A26BCD" w:rsidRPr="004C15B3" w:rsidRDefault="00A26BCD" w:rsidP="002E2771">
            <w:pPr>
              <w:jc w:val="both"/>
              <w:rPr>
                <w:color w:val="000000"/>
                <w:sz w:val="22"/>
                <w:szCs w:val="22"/>
              </w:rPr>
            </w:pPr>
            <w:r w:rsidRPr="004C15B3">
              <w:rPr>
                <w:color w:val="000000"/>
                <w:sz w:val="22"/>
                <w:szCs w:val="22"/>
              </w:rPr>
              <w:t>Warunki zaliczenia laboratorium: udział we wszystkich ćwiczeniach laboratoryjnych przewidzianych w programie zajęć, pozytywna realizacja zadań wykonywanych w trakcie ćwiczeń, zaliczenie testu praktycznego (programowanie przelotu autonomicznego po zadanej trajektorii) przeprowadzonego na ostatnich zajęciach laboratoryjnych w semestrze. W przypadku braku zaliczenia testu istnieje możliwość zaliczenia go w ramach kolokwium poprawkowego.</w:t>
            </w:r>
          </w:p>
          <w:p w14:paraId="206E98EC" w14:textId="36A8F822" w:rsidR="00A26BCD" w:rsidRPr="004C15B3" w:rsidRDefault="00A26BCD" w:rsidP="002E2771">
            <w:pPr>
              <w:jc w:val="both"/>
              <w:rPr>
                <w:color w:val="000000"/>
                <w:sz w:val="22"/>
                <w:szCs w:val="22"/>
              </w:rPr>
            </w:pPr>
            <w:r w:rsidRPr="004C15B3">
              <w:rPr>
                <w:color w:val="000000"/>
                <w:sz w:val="22"/>
                <w:szCs w:val="22"/>
              </w:rPr>
              <w:t xml:space="preserve">Warunki zaliczenia przedmiotu: zaliczenie laboratorium, pozytywny wynik kolokwium przeprowadzonego w ramach wykładów. Kolokwium </w:t>
            </w:r>
            <w:r w:rsidRPr="004C15B3">
              <w:rPr>
                <w:color w:val="000000"/>
                <w:sz w:val="22"/>
                <w:szCs w:val="22"/>
              </w:rPr>
              <w:lastRenderedPageBreak/>
              <w:t>przeprowadzane w trakcie wykładów składa się z testu pytań zamkniętych</w:t>
            </w:r>
            <w:r w:rsidR="00C43977" w:rsidRPr="004C15B3">
              <w:rPr>
                <w:color w:val="000000"/>
                <w:sz w:val="22"/>
                <w:szCs w:val="22"/>
              </w:rPr>
              <w:t xml:space="preserve"> oraz otwartych</w:t>
            </w:r>
            <w:r w:rsidRPr="004C15B3">
              <w:rPr>
                <w:color w:val="000000"/>
                <w:sz w:val="22"/>
                <w:szCs w:val="22"/>
              </w:rPr>
              <w:t xml:space="preserve">. W przypadku zaliczenia laboratorium na ocenę co najmniej 4.5 (ponad dobry) przewiduje się możliwość zwolnienia studenta z kolokwium przeprowadzanego na wykładzie. Wówczas o wyniku zaliczenia przedmiotu decyduje średnia arytmetyczna zaliczeń laboratorium i kolokwium przeprowadzonego w trakcie wykładu. </w:t>
            </w:r>
          </w:p>
          <w:p w14:paraId="4DED4FBA" w14:textId="77777777" w:rsidR="00A26BCD" w:rsidRPr="004C15B3" w:rsidRDefault="00A26BCD" w:rsidP="002E2771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  <w:lang w:val="pl-PL" w:eastAsia="pl-PL"/>
              </w:rPr>
            </w:pPr>
            <w:r w:rsidRPr="004C15B3">
              <w:rPr>
                <w:color w:val="000000"/>
                <w:sz w:val="22"/>
                <w:szCs w:val="22"/>
                <w:lang w:val="pl-PL" w:eastAsia="pl-PL"/>
              </w:rPr>
              <w:t>Ocena zaliczenia ćwiczeń laboratoryjnych stanowi 50% oceny końcowej. Ocena kolokwium przeprowadzonego w trakcie wykładów stanowi 50% oceny końcowej.</w:t>
            </w:r>
          </w:p>
        </w:tc>
      </w:tr>
    </w:tbl>
    <w:p w14:paraId="5B67E2C2" w14:textId="77777777" w:rsidR="00505FE4" w:rsidRPr="004C15B3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44"/>
        <w:gridCol w:w="1380"/>
        <w:gridCol w:w="1619"/>
        <w:gridCol w:w="2508"/>
      </w:tblGrid>
      <w:tr w:rsidR="00505FE4" w:rsidRPr="004C15B3" w14:paraId="78965BF4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B731B4C" w14:textId="77777777" w:rsidR="00505FE4" w:rsidRPr="004C15B3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  <w:p w14:paraId="49EAFEE3" w14:textId="77777777" w:rsidR="00505FE4" w:rsidRPr="004C15B3" w:rsidRDefault="00505FE4" w:rsidP="00F77DC4">
            <w:pPr>
              <w:jc w:val="center"/>
              <w:rPr>
                <w:b/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t>NAKŁAD PRACY STUDENTA</w:t>
            </w:r>
          </w:p>
          <w:p w14:paraId="574120DB" w14:textId="77777777" w:rsidR="00505FE4" w:rsidRPr="004C15B3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05FE4" w:rsidRPr="004C15B3" w14:paraId="623E3D8F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529D25" w14:textId="77777777" w:rsidR="00505FE4" w:rsidRPr="004C15B3" w:rsidRDefault="00505FE4" w:rsidP="00F77DC4">
            <w:pPr>
              <w:jc w:val="center"/>
              <w:rPr>
                <w:sz w:val="22"/>
                <w:szCs w:val="22"/>
              </w:rPr>
            </w:pPr>
          </w:p>
          <w:p w14:paraId="6B6377DE" w14:textId="77777777" w:rsidR="00505FE4" w:rsidRPr="004C15B3" w:rsidRDefault="00505FE4" w:rsidP="00F77DC4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1FA8146" w14:textId="77777777" w:rsidR="00505FE4" w:rsidRPr="004C15B3" w:rsidRDefault="00505FE4" w:rsidP="00F77DC4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 xml:space="preserve">Liczba godzin  </w:t>
            </w:r>
          </w:p>
        </w:tc>
      </w:tr>
      <w:tr w:rsidR="00505FE4" w:rsidRPr="004C15B3" w14:paraId="1CC36D49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CB5" w14:textId="77777777" w:rsidR="00505FE4" w:rsidRPr="004C15B3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D27E" w14:textId="77777777" w:rsidR="00505FE4" w:rsidRPr="004C15B3" w:rsidRDefault="00505FE4" w:rsidP="00F77DC4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0217" w14:textId="77777777" w:rsidR="00505FE4" w:rsidRPr="004C15B3" w:rsidRDefault="00505FE4" w:rsidP="00F77DC4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 xml:space="preserve">W tym zajęcia powiązane </w:t>
            </w:r>
            <w:r w:rsidRPr="004C15B3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52D0FC9" w14:textId="77777777" w:rsidR="00505FE4" w:rsidRPr="004C15B3" w:rsidRDefault="00505FE4" w:rsidP="00F77DC4">
            <w:pPr>
              <w:jc w:val="center"/>
              <w:rPr>
                <w:color w:val="FF0000"/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W tym udział w zajęciach przeprowadzanych z wykorzystaniem metod i</w:t>
            </w:r>
            <w:r w:rsidR="00A4490B" w:rsidRPr="004C15B3">
              <w:rPr>
                <w:sz w:val="22"/>
                <w:szCs w:val="22"/>
              </w:rPr>
              <w:t> </w:t>
            </w:r>
            <w:r w:rsidRPr="004C15B3">
              <w:rPr>
                <w:sz w:val="22"/>
                <w:szCs w:val="22"/>
              </w:rPr>
              <w:t>technik kształcenia na odległość</w:t>
            </w:r>
          </w:p>
        </w:tc>
      </w:tr>
      <w:tr w:rsidR="00505FE4" w:rsidRPr="004C15B3" w14:paraId="0C9B56E7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4624" w14:textId="77777777" w:rsidR="00505FE4" w:rsidRPr="004C15B3" w:rsidRDefault="00505FE4" w:rsidP="00F77DC4">
            <w:pPr>
              <w:spacing w:before="60" w:after="60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8488" w14:textId="77777777" w:rsidR="00505FE4" w:rsidRPr="004C15B3" w:rsidRDefault="00A26BCD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4C15B3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2AC1" w14:textId="77777777" w:rsidR="00505FE4" w:rsidRPr="004C15B3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B4DD51" w14:textId="77777777" w:rsidR="00505FE4" w:rsidRPr="004C15B3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4C15B3" w14:paraId="5F9BF730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93AA" w14:textId="77777777" w:rsidR="00505FE4" w:rsidRPr="004C15B3" w:rsidRDefault="00505FE4" w:rsidP="00F77DC4">
            <w:pPr>
              <w:spacing w:before="60" w:after="60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BFFE" w14:textId="77777777" w:rsidR="00505FE4" w:rsidRPr="004C15B3" w:rsidRDefault="00A26BCD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4C15B3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47F1" w14:textId="77777777" w:rsidR="00505FE4" w:rsidRPr="004C15B3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58CC21" w14:textId="77777777" w:rsidR="00505FE4" w:rsidRPr="004C15B3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4C15B3" w14:paraId="1B7C8BBF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C72C" w14:textId="77777777" w:rsidR="00505FE4" w:rsidRPr="004C15B3" w:rsidRDefault="00505FE4" w:rsidP="00F77DC4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C15B3">
              <w:rPr>
                <w:sz w:val="22"/>
                <w:szCs w:val="22"/>
              </w:rPr>
              <w:t>Udział w ćwiczeniach audytoryjnych</w:t>
            </w:r>
            <w:r w:rsidRPr="004C15B3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E1E9" w14:textId="77777777" w:rsidR="00505FE4" w:rsidRPr="004C15B3" w:rsidRDefault="00A26BCD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4C15B3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9C76" w14:textId="77777777" w:rsidR="00505FE4" w:rsidRPr="004C15B3" w:rsidRDefault="00A26BCD" w:rsidP="00A0655B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35153C" w14:textId="77777777" w:rsidR="00505FE4" w:rsidRPr="004C15B3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4C15B3" w14:paraId="4517ABC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D610" w14:textId="77777777" w:rsidR="00505FE4" w:rsidRPr="004C15B3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D5B7" w14:textId="77777777" w:rsidR="00505FE4" w:rsidRPr="004C15B3" w:rsidRDefault="00A26BCD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4C15B3">
              <w:rPr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A645" w14:textId="77777777" w:rsidR="00505FE4" w:rsidRPr="004C15B3" w:rsidRDefault="00A26BCD" w:rsidP="00A0655B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25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2B8845" w14:textId="77777777" w:rsidR="00505FE4" w:rsidRPr="004C15B3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4C15B3" w14:paraId="49799794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2D70" w14:textId="77777777" w:rsidR="00505FE4" w:rsidRPr="004C15B3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Przygotowanie projektu / eseju / itp.</w:t>
            </w:r>
            <w:r w:rsidRPr="004C15B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FF59" w14:textId="77777777" w:rsidR="00505FE4" w:rsidRPr="004C15B3" w:rsidRDefault="00505FE4" w:rsidP="00A0655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D51F" w14:textId="77777777" w:rsidR="00505FE4" w:rsidRPr="004C15B3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BDCD4B" w14:textId="77777777" w:rsidR="00505FE4" w:rsidRPr="004C15B3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4C15B3" w14:paraId="759CA40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E0BB" w14:textId="77777777" w:rsidR="00505FE4" w:rsidRPr="004C15B3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4937" w14:textId="77777777" w:rsidR="00505FE4" w:rsidRPr="004C15B3" w:rsidRDefault="00A26BCD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4C15B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904E" w14:textId="77777777" w:rsidR="00505FE4" w:rsidRPr="004C15B3" w:rsidRDefault="00A26BCD" w:rsidP="00A0655B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1FEB8F" w14:textId="77777777" w:rsidR="00505FE4" w:rsidRPr="004C15B3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4C15B3" w14:paraId="7DAF5AC0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09D8" w14:textId="77777777" w:rsidR="00505FE4" w:rsidRPr="004C15B3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5598" w14:textId="77777777" w:rsidR="00505FE4" w:rsidRPr="004C15B3" w:rsidRDefault="00A26BCD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4C15B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95E9" w14:textId="77777777" w:rsidR="00505FE4" w:rsidRPr="004C15B3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B08D9" w14:textId="77777777" w:rsidR="00505FE4" w:rsidRPr="004C15B3" w:rsidRDefault="00A26BCD" w:rsidP="00A0655B">
            <w:pPr>
              <w:jc w:val="center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2</w:t>
            </w:r>
          </w:p>
        </w:tc>
      </w:tr>
      <w:tr w:rsidR="00505FE4" w:rsidRPr="004C15B3" w14:paraId="771B1D62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637F" w14:textId="77777777" w:rsidR="00505FE4" w:rsidRPr="004C15B3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E0C4" w14:textId="77777777" w:rsidR="00505FE4" w:rsidRPr="004C15B3" w:rsidRDefault="00505FE4" w:rsidP="00A0655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B30A" w14:textId="77777777" w:rsidR="00505FE4" w:rsidRPr="004C15B3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4A7FF1" w14:textId="77777777" w:rsidR="00505FE4" w:rsidRPr="004C15B3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4C15B3" w14:paraId="335FE83F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3AD3" w14:textId="77777777" w:rsidR="00505FE4" w:rsidRPr="004C15B3" w:rsidRDefault="00505FE4" w:rsidP="00F77DC4">
            <w:pPr>
              <w:spacing w:before="60" w:after="60"/>
              <w:rPr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A52B" w14:textId="77777777" w:rsidR="00505FE4" w:rsidRPr="004C15B3" w:rsidRDefault="00A26BCD" w:rsidP="00A0655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C15B3">
              <w:rPr>
                <w:b/>
                <w:bCs/>
                <w:sz w:val="22"/>
                <w:szCs w:val="22"/>
              </w:rPr>
              <w:t>87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2768" w14:textId="77777777" w:rsidR="00505FE4" w:rsidRPr="004C15B3" w:rsidRDefault="00A26BCD" w:rsidP="00A0655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C15B3">
              <w:rPr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4190E2" w14:textId="77777777" w:rsidR="00505FE4" w:rsidRPr="004C15B3" w:rsidRDefault="00A26BCD" w:rsidP="00A0655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C15B3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505FE4" w:rsidRPr="004C15B3" w14:paraId="41CC258A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D90EE" w14:textId="77777777" w:rsidR="00505FE4" w:rsidRPr="004C15B3" w:rsidRDefault="00505FE4" w:rsidP="00F77DC4">
            <w:pPr>
              <w:spacing w:before="60" w:after="60"/>
              <w:rPr>
                <w:b/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D8DBE58" w14:textId="77777777" w:rsidR="00505FE4" w:rsidRPr="004C15B3" w:rsidRDefault="00A26BCD" w:rsidP="00A0655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t>3 ECTS</w:t>
            </w:r>
          </w:p>
        </w:tc>
      </w:tr>
      <w:tr w:rsidR="00505FE4" w:rsidRPr="004C15B3" w14:paraId="48353A7F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8EFFB" w14:textId="77777777" w:rsidR="00505FE4" w:rsidRPr="004C15B3" w:rsidRDefault="00505FE4" w:rsidP="00F77DC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C15B3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AAB49A5" w14:textId="77777777" w:rsidR="00505FE4" w:rsidRPr="004C15B3" w:rsidRDefault="00A26BCD" w:rsidP="00A0655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t>2,1 ECTS</w:t>
            </w:r>
          </w:p>
        </w:tc>
      </w:tr>
      <w:tr w:rsidR="00505FE4" w:rsidRPr="004C15B3" w14:paraId="538FF2C0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20822" w14:textId="77777777" w:rsidR="00505FE4" w:rsidRPr="004C15B3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Liczba punktów ECTS związana z kształceniem na odległość (kształcenie z wykorzystaniem metod i technik kształcenia na odległość)</w:t>
            </w:r>
            <w:r w:rsidRPr="004C15B3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7CECCB3" w14:textId="77777777" w:rsidR="00505FE4" w:rsidRPr="004C15B3" w:rsidRDefault="00505FE4" w:rsidP="00A0655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505FE4" w:rsidRPr="004C15B3" w14:paraId="54138D10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460962D" w14:textId="77777777" w:rsidR="00505FE4" w:rsidRPr="004C15B3" w:rsidRDefault="00505FE4" w:rsidP="00F77DC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C15B3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86E21CE" w14:textId="77777777" w:rsidR="00505FE4" w:rsidRPr="004C15B3" w:rsidRDefault="00A26BCD" w:rsidP="00A0655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C15B3">
              <w:rPr>
                <w:b/>
                <w:sz w:val="22"/>
                <w:szCs w:val="22"/>
              </w:rPr>
              <w:t>1,6 ECTS</w:t>
            </w:r>
          </w:p>
        </w:tc>
      </w:tr>
    </w:tbl>
    <w:p w14:paraId="0D17859E" w14:textId="77777777" w:rsidR="00DB50E0" w:rsidRPr="004C15B3" w:rsidRDefault="00DB50E0" w:rsidP="00505FE4">
      <w:pPr>
        <w:rPr>
          <w:sz w:val="22"/>
          <w:szCs w:val="22"/>
        </w:rPr>
      </w:pPr>
    </w:p>
    <w:sectPr w:rsidR="00DB50E0" w:rsidRPr="004C15B3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1B1355" w14:textId="77777777" w:rsidR="00753BAF" w:rsidRDefault="00753BAF" w:rsidP="00505FE4">
      <w:r>
        <w:separator/>
      </w:r>
    </w:p>
  </w:endnote>
  <w:endnote w:type="continuationSeparator" w:id="0">
    <w:p w14:paraId="0B2C999F" w14:textId="77777777" w:rsidR="00753BAF" w:rsidRDefault="00753BAF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5F3A84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54CD6C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BECBD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DD5FCCF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AFF155" w14:textId="77777777" w:rsidR="00753BAF" w:rsidRDefault="00753BAF" w:rsidP="00505FE4">
      <w:r>
        <w:separator/>
      </w:r>
    </w:p>
  </w:footnote>
  <w:footnote w:type="continuationSeparator" w:id="0">
    <w:p w14:paraId="71D6A164" w14:textId="77777777" w:rsidR="00753BAF" w:rsidRDefault="00753BAF" w:rsidP="00505FE4">
      <w:r>
        <w:continuationSeparator/>
      </w:r>
    </w:p>
  </w:footnote>
  <w:footnote w:id="1">
    <w:p w14:paraId="2847AD0D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36E39"/>
    <w:multiLevelType w:val="hybridMultilevel"/>
    <w:tmpl w:val="A666FF4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827F30"/>
    <w:multiLevelType w:val="hybridMultilevel"/>
    <w:tmpl w:val="7668036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EC1988"/>
    <w:multiLevelType w:val="hybridMultilevel"/>
    <w:tmpl w:val="7F0A0E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2952C1"/>
    <w:multiLevelType w:val="hybridMultilevel"/>
    <w:tmpl w:val="17661BE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245B1F"/>
    <w:multiLevelType w:val="hybridMultilevel"/>
    <w:tmpl w:val="D61C7E0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4B0668"/>
    <w:multiLevelType w:val="hybridMultilevel"/>
    <w:tmpl w:val="F2F069A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9859AD"/>
    <w:multiLevelType w:val="hybridMultilevel"/>
    <w:tmpl w:val="85AC8BFE"/>
    <w:lvl w:ilvl="0" w:tplc="1F8A397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821C9C"/>
    <w:multiLevelType w:val="hybridMultilevel"/>
    <w:tmpl w:val="6A9A00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FDA472E"/>
    <w:multiLevelType w:val="hybridMultilevel"/>
    <w:tmpl w:val="B3C4E00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9115920">
    <w:abstractNumId w:val="0"/>
  </w:num>
  <w:num w:numId="2" w16cid:durableId="6904690">
    <w:abstractNumId w:val="4"/>
  </w:num>
  <w:num w:numId="3" w16cid:durableId="528492991">
    <w:abstractNumId w:val="3"/>
  </w:num>
  <w:num w:numId="4" w16cid:durableId="718162443">
    <w:abstractNumId w:val="2"/>
  </w:num>
  <w:num w:numId="5" w16cid:durableId="1838374560">
    <w:abstractNumId w:val="5"/>
  </w:num>
  <w:num w:numId="6" w16cid:durableId="1224875473">
    <w:abstractNumId w:val="8"/>
  </w:num>
  <w:num w:numId="7" w16cid:durableId="548958506">
    <w:abstractNumId w:val="7"/>
  </w:num>
  <w:num w:numId="8" w16cid:durableId="1033455540">
    <w:abstractNumId w:val="1"/>
  </w:num>
  <w:num w:numId="9" w16cid:durableId="7237944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2F5"/>
    <w:rsid w:val="00033031"/>
    <w:rsid w:val="00057E80"/>
    <w:rsid w:val="00090CBD"/>
    <w:rsid w:val="000D1BD8"/>
    <w:rsid w:val="000D6B2C"/>
    <w:rsid w:val="00133FED"/>
    <w:rsid w:val="00164352"/>
    <w:rsid w:val="001948A0"/>
    <w:rsid w:val="001B586F"/>
    <w:rsid w:val="001F0F10"/>
    <w:rsid w:val="002648C6"/>
    <w:rsid w:val="002A7236"/>
    <w:rsid w:val="002E2771"/>
    <w:rsid w:val="00327906"/>
    <w:rsid w:val="003369BA"/>
    <w:rsid w:val="00337BC1"/>
    <w:rsid w:val="00345F94"/>
    <w:rsid w:val="003C6606"/>
    <w:rsid w:val="00472538"/>
    <w:rsid w:val="004935AA"/>
    <w:rsid w:val="004C15B3"/>
    <w:rsid w:val="004D5055"/>
    <w:rsid w:val="004E319E"/>
    <w:rsid w:val="00505FE4"/>
    <w:rsid w:val="00544DD1"/>
    <w:rsid w:val="005C792C"/>
    <w:rsid w:val="005C7D11"/>
    <w:rsid w:val="005F40FF"/>
    <w:rsid w:val="006369D6"/>
    <w:rsid w:val="00713DDA"/>
    <w:rsid w:val="00753BAF"/>
    <w:rsid w:val="00770943"/>
    <w:rsid w:val="007B240B"/>
    <w:rsid w:val="00847885"/>
    <w:rsid w:val="008A1761"/>
    <w:rsid w:val="008A2D5A"/>
    <w:rsid w:val="008B3F89"/>
    <w:rsid w:val="008C6315"/>
    <w:rsid w:val="00953B9A"/>
    <w:rsid w:val="00991856"/>
    <w:rsid w:val="009A3A71"/>
    <w:rsid w:val="009C7A80"/>
    <w:rsid w:val="009F4FEA"/>
    <w:rsid w:val="00A0655B"/>
    <w:rsid w:val="00A26BCD"/>
    <w:rsid w:val="00A409A8"/>
    <w:rsid w:val="00A4490B"/>
    <w:rsid w:val="00A772F6"/>
    <w:rsid w:val="00A961B8"/>
    <w:rsid w:val="00B00276"/>
    <w:rsid w:val="00B20A06"/>
    <w:rsid w:val="00B6275C"/>
    <w:rsid w:val="00B85E47"/>
    <w:rsid w:val="00B95117"/>
    <w:rsid w:val="00B97899"/>
    <w:rsid w:val="00BE6DF7"/>
    <w:rsid w:val="00C43977"/>
    <w:rsid w:val="00C44E99"/>
    <w:rsid w:val="00CB062F"/>
    <w:rsid w:val="00CD4C67"/>
    <w:rsid w:val="00D21C29"/>
    <w:rsid w:val="00D92E2E"/>
    <w:rsid w:val="00DB50E0"/>
    <w:rsid w:val="00E152F5"/>
    <w:rsid w:val="00E2158E"/>
    <w:rsid w:val="00E255C7"/>
    <w:rsid w:val="00E27BB0"/>
    <w:rsid w:val="00E51508"/>
    <w:rsid w:val="00E95F66"/>
    <w:rsid w:val="00ED3463"/>
    <w:rsid w:val="00F063DE"/>
    <w:rsid w:val="00F56098"/>
    <w:rsid w:val="00F601DE"/>
    <w:rsid w:val="00F92313"/>
    <w:rsid w:val="00FA77BE"/>
    <w:rsid w:val="00FF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54036"/>
  <w15:chartTrackingRefBased/>
  <w15:docId w15:val="{8F14F496-889F-4373-BB58-B47FEE54E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F5609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26BCD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26BCD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paragraph" w:styleId="Poprawka">
    <w:name w:val="Revision"/>
    <w:hidden/>
    <w:uiPriority w:val="99"/>
    <w:semiHidden/>
    <w:rsid w:val="00133FE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F92313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06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062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062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06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062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05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2024_05_11_sylabusy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8E82E8-2848-4DEB-9743-2451B765BC4A}"/>
</file>

<file path=customXml/itemProps2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55</TotalTime>
  <Pages>4</Pages>
  <Words>1552</Words>
  <Characters>9318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10849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Teresa Jurewicz-Obrzut</cp:lastModifiedBy>
  <cp:revision>18</cp:revision>
  <cp:lastPrinted>2023-12-05T12:20:00Z</cp:lastPrinted>
  <dcterms:created xsi:type="dcterms:W3CDTF">2024-07-04T10:54:00Z</dcterms:created>
  <dcterms:modified xsi:type="dcterms:W3CDTF">2024-08-21T15:00:00Z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